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C67" w:rsidRPr="00CC2BF5" w:rsidRDefault="00F26C67" w:rsidP="004A7B04">
      <w:pPr>
        <w:pStyle w:val="Default"/>
        <w:jc w:val="right"/>
        <w:rPr>
          <w:b/>
          <w:bCs/>
          <w:sz w:val="22"/>
          <w:szCs w:val="22"/>
        </w:rPr>
      </w:pPr>
      <w:r w:rsidRPr="00F14733">
        <w:rPr>
          <w:b/>
          <w:bCs/>
          <w:sz w:val="22"/>
          <w:szCs w:val="22"/>
        </w:rPr>
        <w:t xml:space="preserve">Приложение </w:t>
      </w:r>
      <w:r>
        <w:rPr>
          <w:b/>
          <w:bCs/>
          <w:sz w:val="22"/>
          <w:szCs w:val="22"/>
        </w:rPr>
        <w:t xml:space="preserve">№ 2 </w:t>
      </w:r>
    </w:p>
    <w:p w:rsidR="00F26C67" w:rsidRPr="00CC2BF5" w:rsidRDefault="00F26C67" w:rsidP="004A7B04">
      <w:pPr>
        <w:pStyle w:val="Default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 Закупочной документации </w:t>
      </w:r>
    </w:p>
    <w:p w:rsidR="00F26C67" w:rsidRPr="00CC2BF5" w:rsidRDefault="00F26C67" w:rsidP="004A7B04">
      <w:pPr>
        <w:pStyle w:val="Default"/>
        <w:jc w:val="right"/>
        <w:rPr>
          <w:sz w:val="22"/>
          <w:szCs w:val="22"/>
        </w:rPr>
      </w:pPr>
    </w:p>
    <w:p w:rsidR="00F26C67" w:rsidRPr="00C24ED0" w:rsidRDefault="00F26C67" w:rsidP="004A7B04">
      <w:pPr>
        <w:pStyle w:val="Default"/>
        <w:jc w:val="right"/>
        <w:rPr>
          <w:sz w:val="22"/>
          <w:szCs w:val="22"/>
        </w:rPr>
      </w:pPr>
      <w:r w:rsidRPr="00C24ED0">
        <w:rPr>
          <w:sz w:val="22"/>
          <w:szCs w:val="22"/>
        </w:rPr>
        <w:t xml:space="preserve"> ФОРМА</w:t>
      </w:r>
    </w:p>
    <w:p w:rsidR="00F26C67" w:rsidRPr="00DD5789" w:rsidRDefault="00F26C67" w:rsidP="004A7B04">
      <w:pPr>
        <w:tabs>
          <w:tab w:val="left" w:pos="12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RANGE_A1_E28"/>
      <w:bookmarkEnd w:id="0"/>
    </w:p>
    <w:p w:rsidR="00F26C67" w:rsidRPr="009F2B46" w:rsidRDefault="00F26C67" w:rsidP="004A7B04">
      <w:pPr>
        <w:pBdr>
          <w:top w:val="single" w:sz="4" w:space="1" w:color="auto"/>
        </w:pBdr>
        <w:spacing w:before="120"/>
        <w:ind w:left="354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633104, Новосибирская </w:t>
      </w:r>
      <w:r w:rsidRPr="009F2B46">
        <w:rPr>
          <w:rFonts w:ascii="Times New Roman" w:hAnsi="Times New Roman" w:cs="Times New Roman"/>
          <w:i/>
          <w:iCs/>
          <w:sz w:val="24"/>
          <w:szCs w:val="24"/>
        </w:rPr>
        <w:t>обл., г. Обь-4, аэропорт «Толмачево»</w:t>
      </w:r>
    </w:p>
    <w:p w:rsidR="00F26C67" w:rsidRPr="009F2B46" w:rsidRDefault="00F26C67" w:rsidP="004A7B04">
      <w:pPr>
        <w:spacing w:before="120" w:after="120"/>
        <w:jc w:val="center"/>
        <w:rPr>
          <w:rFonts w:ascii="Times New Roman" w:hAnsi="Times New Roman" w:cs="Times New Roman"/>
          <w:b/>
          <w:bCs/>
          <w:caps/>
          <w:color w:val="000080"/>
          <w:sz w:val="24"/>
          <w:szCs w:val="24"/>
        </w:rPr>
      </w:pPr>
    </w:p>
    <w:p w:rsidR="00F26C67" w:rsidRDefault="00F26C67" w:rsidP="004A7B04">
      <w:pPr>
        <w:spacing w:before="120" w:after="120"/>
        <w:jc w:val="center"/>
        <w:rPr>
          <w:rFonts w:ascii="Times New Roman" w:hAnsi="Times New Roman" w:cs="Times New Roman"/>
          <w:b/>
          <w:bCs/>
          <w:caps/>
          <w:color w:val="000080"/>
          <w:sz w:val="24"/>
          <w:szCs w:val="24"/>
        </w:rPr>
      </w:pPr>
      <w:r w:rsidRPr="009F2B46">
        <w:rPr>
          <w:rFonts w:ascii="Times New Roman" w:hAnsi="Times New Roman" w:cs="Times New Roman"/>
          <w:b/>
          <w:bCs/>
          <w:caps/>
          <w:color w:val="000080"/>
          <w:sz w:val="24"/>
          <w:szCs w:val="24"/>
        </w:rPr>
        <w:t xml:space="preserve">заявка на участие </w:t>
      </w:r>
      <w:r>
        <w:rPr>
          <w:rFonts w:ascii="Times New Roman" w:hAnsi="Times New Roman" w:cs="Times New Roman"/>
          <w:b/>
          <w:bCs/>
          <w:caps/>
          <w:color w:val="000080"/>
          <w:sz w:val="24"/>
          <w:szCs w:val="24"/>
        </w:rPr>
        <w:t>(предложение) в закупке</w:t>
      </w:r>
      <w:r w:rsidRPr="009F2B46">
        <w:rPr>
          <w:rFonts w:ascii="Times New Roman" w:hAnsi="Times New Roman" w:cs="Times New Roman"/>
          <w:b/>
          <w:bCs/>
          <w:caps/>
          <w:color w:val="000080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aps/>
          <w:color w:val="000080"/>
          <w:sz w:val="24"/>
          <w:szCs w:val="24"/>
        </w:rPr>
        <w:t xml:space="preserve">  74/15</w:t>
      </w:r>
    </w:p>
    <w:p w:rsidR="00F26C67" w:rsidRPr="005C7FCB" w:rsidRDefault="00F26C67" w:rsidP="005C7FCB">
      <w:pPr>
        <w:ind w:left="708" w:hanging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209D">
        <w:rPr>
          <w:rFonts w:ascii="Times New Roman" w:hAnsi="Times New Roman" w:cs="Times New Roman"/>
          <w:b/>
          <w:bCs/>
          <w:sz w:val="24"/>
          <w:szCs w:val="24"/>
        </w:rPr>
        <w:t xml:space="preserve">на право заключения договора </w:t>
      </w:r>
      <w:r w:rsidRPr="005C7FCB">
        <w:rPr>
          <w:rFonts w:ascii="Times New Roman" w:hAnsi="Times New Roman" w:cs="Times New Roman"/>
          <w:b/>
          <w:bCs/>
          <w:sz w:val="24"/>
          <w:szCs w:val="24"/>
        </w:rPr>
        <w:t>на выполнение комплекса работ по реконструкции на объекте: «Здание (терминал международных авиалиний)» инв. № 5000101</w:t>
      </w:r>
    </w:p>
    <w:p w:rsidR="00F26C67" w:rsidRPr="009F2B46" w:rsidRDefault="00F26C67" w:rsidP="005C7FCB">
      <w:pPr>
        <w:ind w:left="708" w:hanging="708"/>
        <w:jc w:val="right"/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pacing w:val="-10"/>
          <w:sz w:val="24"/>
          <w:szCs w:val="24"/>
        </w:rPr>
        <w:t xml:space="preserve">от  </w:t>
      </w:r>
      <w:r w:rsidRPr="009F2B46">
        <w:rPr>
          <w:rFonts w:ascii="Times New Roman" w:hAnsi="Times New Roman" w:cs="Times New Roman"/>
          <w:sz w:val="24"/>
          <w:szCs w:val="24"/>
        </w:rPr>
        <w:t>«____» ______________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F2B4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26C67" w:rsidRPr="009F2B46" w:rsidRDefault="00F26C67" w:rsidP="004A7B04">
      <w:pPr>
        <w:tabs>
          <w:tab w:val="left" w:pos="6521"/>
        </w:tabs>
        <w:spacing w:after="0"/>
        <w:ind w:right="-11"/>
        <w:jc w:val="right"/>
        <w:rPr>
          <w:rFonts w:ascii="Times New Roman" w:hAnsi="Times New Roman" w:cs="Times New Roman"/>
          <w:b/>
          <w:bCs/>
          <w:spacing w:val="-10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>исх. № _______________________</w:t>
      </w:r>
    </w:p>
    <w:p w:rsidR="00F26C67" w:rsidRPr="009F2B46" w:rsidRDefault="00F26C67" w:rsidP="004A7B04">
      <w:pPr>
        <w:numPr>
          <w:ilvl w:val="0"/>
          <w:numId w:val="4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 xml:space="preserve">Изучив закупочную документацию на право заключения вышеупомянутого договора, а также применимые к данному </w:t>
      </w:r>
      <w:r>
        <w:rPr>
          <w:rFonts w:ascii="Times New Roman" w:hAnsi="Times New Roman" w:cs="Times New Roman"/>
          <w:sz w:val="24"/>
          <w:szCs w:val="24"/>
        </w:rPr>
        <w:t>запросу</w:t>
      </w:r>
      <w:r w:rsidRPr="009F2B46">
        <w:rPr>
          <w:rFonts w:ascii="Times New Roman" w:hAnsi="Times New Roman" w:cs="Times New Roman"/>
          <w:sz w:val="24"/>
          <w:szCs w:val="24"/>
        </w:rPr>
        <w:t xml:space="preserve"> законодательство и нормативно-правовые акты,</w:t>
      </w:r>
    </w:p>
    <w:p w:rsidR="00F26C67" w:rsidRPr="009F2B46" w:rsidRDefault="00F26C67" w:rsidP="004A7B04">
      <w:pPr>
        <w:pStyle w:val="1KGK9"/>
        <w:jc w:val="both"/>
        <w:rPr>
          <w:rFonts w:ascii="Times New Roman" w:hAnsi="Times New Roman" w:cs="Times New Roman"/>
          <w:lang w:val="ru-RU"/>
        </w:rPr>
      </w:pPr>
      <w:r w:rsidRPr="009F2B46">
        <w:rPr>
          <w:rFonts w:ascii="Times New Roman" w:hAnsi="Times New Roman" w:cs="Times New Roman"/>
          <w:lang w:val="ru-RU"/>
        </w:rPr>
        <w:t>я,__________________________________________________________________________________ ,</w:t>
      </w:r>
    </w:p>
    <w:p w:rsidR="00F26C67" w:rsidRPr="0092006E" w:rsidRDefault="00F26C67" w:rsidP="004A7B04">
      <w:pPr>
        <w:pStyle w:val="1KGK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2006E">
        <w:rPr>
          <w:rFonts w:ascii="Times New Roman" w:hAnsi="Times New Roman" w:cs="Times New Roman"/>
          <w:sz w:val="20"/>
          <w:szCs w:val="20"/>
          <w:lang w:val="ru-RU"/>
        </w:rPr>
        <w:t xml:space="preserve">               (должность)                              (Фамилия Имя Отчество полностью)</w:t>
      </w:r>
    </w:p>
    <w:p w:rsidR="00F26C67" w:rsidRPr="009F2B46" w:rsidRDefault="00F26C67" w:rsidP="004A7B04">
      <w:pPr>
        <w:pStyle w:val="1KGK9"/>
        <w:jc w:val="both"/>
        <w:rPr>
          <w:rFonts w:ascii="Times New Roman" w:hAnsi="Times New Roman" w:cs="Times New Roman"/>
          <w:lang w:val="ru-RU"/>
        </w:rPr>
      </w:pPr>
      <w:r w:rsidRPr="009F2B46">
        <w:rPr>
          <w:rFonts w:ascii="Times New Roman" w:hAnsi="Times New Roman" w:cs="Times New Roman"/>
          <w:lang w:val="ru-RU"/>
        </w:rPr>
        <w:t>от имени ____________________________________________________________________________</w:t>
      </w:r>
    </w:p>
    <w:p w:rsidR="00F26C67" w:rsidRPr="0092006E" w:rsidRDefault="00F26C67" w:rsidP="004A7B04">
      <w:pPr>
        <w:pStyle w:val="1KGK9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92006E">
        <w:rPr>
          <w:rFonts w:ascii="Times New Roman" w:hAnsi="Times New Roman" w:cs="Times New Roman"/>
          <w:sz w:val="20"/>
          <w:szCs w:val="20"/>
          <w:lang w:val="ru-RU"/>
        </w:rPr>
        <w:t>(полное наименование Участника закупки)</w:t>
      </w:r>
    </w:p>
    <w:p w:rsidR="00F26C67" w:rsidRPr="009F2B46" w:rsidRDefault="00F26C67" w:rsidP="004A7B04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 xml:space="preserve">сообщаю о согласии участвовать в </w:t>
      </w:r>
      <w:r>
        <w:rPr>
          <w:rFonts w:ascii="Times New Roman" w:hAnsi="Times New Roman" w:cs="Times New Roman"/>
          <w:sz w:val="24"/>
          <w:szCs w:val="24"/>
        </w:rPr>
        <w:t>открытом запросе предложений</w:t>
      </w:r>
      <w:r w:rsidRPr="009F2B4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74/15</w:t>
      </w:r>
      <w:r w:rsidRPr="009F2B46">
        <w:rPr>
          <w:rFonts w:ascii="Times New Roman" w:hAnsi="Times New Roman" w:cs="Times New Roman"/>
          <w:sz w:val="24"/>
          <w:szCs w:val="24"/>
        </w:rPr>
        <w:t xml:space="preserve"> на условиях, установленных в указанных выше документах, и направляю данную Заявку на участие в </w:t>
      </w:r>
      <w:r>
        <w:rPr>
          <w:rFonts w:ascii="Times New Roman" w:hAnsi="Times New Roman" w:cs="Times New Roman"/>
          <w:sz w:val="24"/>
          <w:szCs w:val="24"/>
        </w:rPr>
        <w:t>открытом запросе предложений</w:t>
      </w:r>
    </w:p>
    <w:p w:rsidR="00F26C67" w:rsidRPr="009F2B46" w:rsidRDefault="00F26C67" w:rsidP="004A7B04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F2B46">
        <w:rPr>
          <w:rFonts w:ascii="Times New Roman" w:hAnsi="Times New Roman" w:cs="Times New Roman"/>
          <w:sz w:val="24"/>
          <w:szCs w:val="24"/>
        </w:rPr>
        <w:t>Понимаю, что цена договора, предложенная в настоящей Заявке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открытом</w:t>
      </w:r>
      <w:r w:rsidRPr="009F2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</w:t>
      </w:r>
      <w:r w:rsidRPr="009F2B4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Pr="009F2B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9F2B46">
        <w:rPr>
          <w:rFonts w:ascii="Times New Roman" w:hAnsi="Times New Roman" w:cs="Times New Roman"/>
          <w:sz w:val="24"/>
          <w:szCs w:val="24"/>
        </w:rPr>
        <w:t xml:space="preserve"> является единственным критерием определения Победителя.</w:t>
      </w:r>
    </w:p>
    <w:p w:rsidR="00F26C67" w:rsidRPr="009F2B46" w:rsidRDefault="00F26C67" w:rsidP="004A7B04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F2B46">
        <w:rPr>
          <w:rFonts w:ascii="Times New Roman" w:hAnsi="Times New Roman" w:cs="Times New Roman"/>
          <w:sz w:val="24"/>
          <w:szCs w:val="24"/>
        </w:rPr>
        <w:t>Подтверждаю согласие лица, от имени которого действую, выполнить предусмотренные</w:t>
      </w:r>
      <w:r>
        <w:rPr>
          <w:rFonts w:ascii="Times New Roman" w:hAnsi="Times New Roman" w:cs="Times New Roman"/>
          <w:sz w:val="24"/>
          <w:szCs w:val="24"/>
        </w:rPr>
        <w:t xml:space="preserve"> открытым</w:t>
      </w:r>
      <w:r w:rsidRPr="009F2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</w:t>
      </w:r>
      <w:r w:rsidRPr="009F2B46">
        <w:rPr>
          <w:rFonts w:ascii="Times New Roman" w:hAnsi="Times New Roman" w:cs="Times New Roman"/>
          <w:sz w:val="24"/>
          <w:szCs w:val="24"/>
        </w:rPr>
        <w:t xml:space="preserve">ом </w:t>
      </w:r>
      <w:r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Pr="009F2B46">
        <w:rPr>
          <w:rFonts w:ascii="Times New Roman" w:hAnsi="Times New Roman" w:cs="Times New Roman"/>
          <w:sz w:val="24"/>
          <w:szCs w:val="24"/>
        </w:rPr>
        <w:t>работы в соответствии с требованиями закупочной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85B">
        <w:rPr>
          <w:rFonts w:ascii="Times New Roman" w:hAnsi="Times New Roman" w:cs="Times New Roman"/>
          <w:sz w:val="24"/>
          <w:szCs w:val="24"/>
        </w:rPr>
        <w:t>и на</w:t>
      </w:r>
      <w:r w:rsidRPr="00BC7F89">
        <w:rPr>
          <w:rFonts w:ascii="Times New Roman" w:hAnsi="Times New Roman" w:cs="Times New Roman"/>
          <w:sz w:val="24"/>
          <w:szCs w:val="24"/>
        </w:rPr>
        <w:t xml:space="preserve"> условиях, которые представлены в настоящей Заявке в таблице 1.</w:t>
      </w:r>
    </w:p>
    <w:p w:rsidR="00F26C67" w:rsidRPr="009F2B46" w:rsidRDefault="00F26C67" w:rsidP="004A7B04">
      <w:pPr>
        <w:spacing w:before="12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B46">
        <w:rPr>
          <w:rFonts w:ascii="Times New Roman" w:hAnsi="Times New Roman" w:cs="Times New Roman"/>
          <w:b/>
          <w:bCs/>
          <w:sz w:val="24"/>
          <w:szCs w:val="24"/>
        </w:rPr>
        <w:t>Таблица 1. Предлагаемые условия договора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295"/>
        <w:gridCol w:w="7371"/>
      </w:tblGrid>
      <w:tr w:rsidR="00F26C67" w:rsidRPr="009F2B46">
        <w:tc>
          <w:tcPr>
            <w:tcW w:w="648" w:type="dxa"/>
          </w:tcPr>
          <w:p w:rsidR="00F26C67" w:rsidRPr="00E2623C" w:rsidRDefault="00F26C67" w:rsidP="0050599B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95" w:type="dxa"/>
          </w:tcPr>
          <w:p w:rsidR="00F26C67" w:rsidRPr="00E2623C" w:rsidRDefault="00F26C67" w:rsidP="0050599B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371" w:type="dxa"/>
          </w:tcPr>
          <w:p w:rsidR="00F26C67" w:rsidRPr="00E2623C" w:rsidRDefault="00F26C67" w:rsidP="0050599B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участника</w:t>
            </w:r>
          </w:p>
        </w:tc>
      </w:tr>
      <w:tr w:rsidR="00F26C67" w:rsidRPr="009F2B46">
        <w:tc>
          <w:tcPr>
            <w:tcW w:w="648" w:type="dxa"/>
          </w:tcPr>
          <w:p w:rsidR="00F26C67" w:rsidRPr="00E2623C" w:rsidRDefault="00F26C67" w:rsidP="00505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</w:tcPr>
          <w:p w:rsidR="00F26C67" w:rsidRPr="007A6742" w:rsidRDefault="00F26C67" w:rsidP="00137C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договора</w:t>
            </w:r>
          </w:p>
        </w:tc>
        <w:tc>
          <w:tcPr>
            <w:tcW w:w="7371" w:type="dxa"/>
          </w:tcPr>
          <w:p w:rsidR="00F26C67" w:rsidRDefault="00F26C67" w:rsidP="00137C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  ( ____________________</w:t>
            </w:r>
            <w:r w:rsidRPr="005A19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 рублей</w:t>
            </w:r>
          </w:p>
          <w:p w:rsidR="00F26C67" w:rsidRPr="00E2623C" w:rsidRDefault="00F26C67" w:rsidP="00137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A34">
              <w:rPr>
                <w:rFonts w:ascii="Times New Roman" w:hAnsi="Times New Roman" w:cs="Times New Roman"/>
                <w:sz w:val="24"/>
                <w:szCs w:val="24"/>
              </w:rPr>
              <w:t xml:space="preserve">в т.ч. НДС – ____% в размере: </w:t>
            </w:r>
            <w:r w:rsidRPr="00A43A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сумма цифрами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сумма</w:t>
            </w:r>
            <w:r w:rsidRPr="00A43A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прописью) </w:t>
            </w:r>
            <w:r w:rsidRPr="00A43A34">
              <w:rPr>
                <w:rFonts w:ascii="Times New Roman" w:hAnsi="Times New Roman" w:cs="Times New Roman"/>
                <w:sz w:val="24"/>
                <w:szCs w:val="24"/>
              </w:rPr>
              <w:t>_____ рублей ____  копеек.</w:t>
            </w:r>
          </w:p>
        </w:tc>
      </w:tr>
      <w:tr w:rsidR="00F26C67" w:rsidRPr="009F2B46">
        <w:tc>
          <w:tcPr>
            <w:tcW w:w="648" w:type="dxa"/>
          </w:tcPr>
          <w:p w:rsidR="00F26C67" w:rsidRPr="00E2623C" w:rsidRDefault="00F26C67" w:rsidP="00505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2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5" w:type="dxa"/>
          </w:tcPr>
          <w:p w:rsidR="00F26C67" w:rsidRPr="007A6742" w:rsidRDefault="00F26C67" w:rsidP="005059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(период) выполнения работ</w:t>
            </w:r>
          </w:p>
        </w:tc>
        <w:tc>
          <w:tcPr>
            <w:tcW w:w="7371" w:type="dxa"/>
          </w:tcPr>
          <w:p w:rsidR="00F26C67" w:rsidRPr="00441500" w:rsidRDefault="00F26C67" w:rsidP="00184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____ календарных дней (указать срок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выполнения работ</w:t>
            </w:r>
            <w:r w:rsidRPr="0044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но не более 90 календарных дней с даты подписания договора)</w:t>
            </w:r>
          </w:p>
        </w:tc>
      </w:tr>
      <w:tr w:rsidR="00F26C67" w:rsidRPr="009F2B46">
        <w:tc>
          <w:tcPr>
            <w:tcW w:w="648" w:type="dxa"/>
          </w:tcPr>
          <w:p w:rsidR="00F26C67" w:rsidRPr="00E2623C" w:rsidRDefault="00F26C67" w:rsidP="00505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5" w:type="dxa"/>
          </w:tcPr>
          <w:p w:rsidR="00F26C67" w:rsidRPr="007A6742" w:rsidRDefault="00F26C67" w:rsidP="000952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выполнения работ</w:t>
            </w:r>
            <w:r w:rsidRPr="007A6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квалификация участника </w:t>
            </w:r>
          </w:p>
        </w:tc>
        <w:tc>
          <w:tcPr>
            <w:tcW w:w="7371" w:type="dxa"/>
          </w:tcPr>
          <w:p w:rsidR="00F26C67" w:rsidRPr="00441500" w:rsidRDefault="00F26C67" w:rsidP="00505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5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 закупки должен указать кол-во договоров в соответствии с Приложением №2 к заявке на участие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</w:tbl>
    <w:p w:rsidR="00F26C67" w:rsidRPr="00221342" w:rsidRDefault="00F26C67" w:rsidP="0092006E">
      <w:pPr>
        <w:pStyle w:val="Default"/>
        <w:spacing w:line="264" w:lineRule="auto"/>
        <w:ind w:firstLine="708"/>
        <w:jc w:val="both"/>
        <w:rPr>
          <w:sz w:val="22"/>
          <w:szCs w:val="22"/>
        </w:rPr>
      </w:pPr>
      <w:r>
        <w:t xml:space="preserve">4. </w:t>
      </w:r>
      <w:r w:rsidRPr="009F2B46">
        <w:t xml:space="preserve">Подтверждаю, что цена договора, указанная в Заявке на участие в </w:t>
      </w:r>
      <w:r>
        <w:t>запрос</w:t>
      </w:r>
      <w:r w:rsidRPr="009F2B46">
        <w:t xml:space="preserve">е, включает все расходы, связанные с </w:t>
      </w:r>
      <w:r w:rsidRPr="00154365">
        <w:t xml:space="preserve">выполнением </w:t>
      </w:r>
      <w:r w:rsidRPr="00B70DD4">
        <w:t xml:space="preserve">работ </w:t>
      </w:r>
      <w:r w:rsidRPr="009F2B46">
        <w:t xml:space="preserve">в соответствии с условиями, предложенными в Заявке на участие в </w:t>
      </w:r>
      <w:r>
        <w:t>запрос</w:t>
      </w:r>
      <w:r w:rsidRPr="009F2B46">
        <w:t xml:space="preserve">е, а также в соответствии с требованиями «Технического задания» </w:t>
      </w:r>
      <w:r>
        <w:t xml:space="preserve">(Приложение №1), Приложений № 1, 2 к Техническому заданию </w:t>
      </w:r>
      <w:r w:rsidRPr="009F2B46">
        <w:t xml:space="preserve">и «Проекта договора» </w:t>
      </w:r>
      <w:r>
        <w:t>(Приложение №3), являющимися неотъемлемой частью З</w:t>
      </w:r>
      <w:r w:rsidRPr="009F2B46">
        <w:t>акупочной документации, а также все налоговые платежи и сборы, которые подлежат уплате в соответствии с д</w:t>
      </w:r>
      <w:r>
        <w:t>ействующим законодательством РФ, а также материалы Подрядчика, оплата труда работников, транспортные расходы.</w:t>
      </w:r>
    </w:p>
    <w:p w:rsidR="00F26C67" w:rsidRPr="009F2B46" w:rsidRDefault="00F26C67" w:rsidP="004A7B04">
      <w:pPr>
        <w:pStyle w:val="BodyTextIndent2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9F2B46">
        <w:rPr>
          <w:rFonts w:ascii="Times New Roman" w:hAnsi="Times New Roman" w:cs="Times New Roman"/>
          <w:sz w:val="24"/>
          <w:szCs w:val="24"/>
        </w:rPr>
        <w:t xml:space="preserve">Настоящей Заявкой подтверждаю, что в отношении: </w:t>
      </w:r>
    </w:p>
    <w:p w:rsidR="00F26C67" w:rsidRPr="009F2B46" w:rsidRDefault="00F26C67" w:rsidP="004A7B04">
      <w:pPr>
        <w:pStyle w:val="BodyTextIndent2"/>
        <w:spacing w:after="0" w:line="240" w:lineRule="auto"/>
        <w:ind w:left="0"/>
        <w:rPr>
          <w:rFonts w:ascii="Times New Roman" w:hAnsi="Times New Roman" w:cs="Times New Roman"/>
          <w:i/>
          <w:iCs/>
          <w:color w:val="990000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F26C67" w:rsidRPr="0092006E" w:rsidRDefault="00F26C67" w:rsidP="004A7B0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2006E">
        <w:rPr>
          <w:rFonts w:ascii="Times New Roman" w:hAnsi="Times New Roman" w:cs="Times New Roman"/>
          <w:sz w:val="20"/>
          <w:szCs w:val="20"/>
        </w:rPr>
        <w:t>(полное наименование Участника закупки – ЮРИДИЧЕСКОГО ЛИЦА)</w:t>
      </w:r>
    </w:p>
    <w:p w:rsidR="00F26C67" w:rsidRPr="009F2B46" w:rsidRDefault="00F26C67" w:rsidP="004A7B04">
      <w:pPr>
        <w:pStyle w:val="3"/>
        <w:numPr>
          <w:ilvl w:val="0"/>
          <w:numId w:val="0"/>
        </w:numPr>
        <w:tabs>
          <w:tab w:val="num" w:pos="1364"/>
        </w:tabs>
        <w:spacing w:before="120"/>
      </w:pPr>
      <w:r w:rsidRPr="009F2B46">
        <w:t xml:space="preserve">не проводится процедура ликвидации, отсутствует решение </w:t>
      </w:r>
      <w:r>
        <w:t>А</w:t>
      </w:r>
      <w:r w:rsidRPr="009F2B46">
        <w:t xml:space="preserve">рбитражного суда о признании банкротом и об открытии </w:t>
      </w:r>
      <w:r>
        <w:t>конкурсного</w:t>
      </w:r>
      <w:r w:rsidRPr="009F2B46">
        <w:t xml:space="preserve"> производства. </w:t>
      </w:r>
    </w:p>
    <w:p w:rsidR="00F26C67" w:rsidRPr="009F2B46" w:rsidRDefault="00F26C67" w:rsidP="004A7B04">
      <w:pPr>
        <w:spacing w:before="120"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F2B46">
        <w:rPr>
          <w:rFonts w:ascii="Times New Roman" w:hAnsi="Times New Roman" w:cs="Times New Roman"/>
          <w:b/>
          <w:bCs/>
          <w:sz w:val="24"/>
          <w:szCs w:val="24"/>
        </w:rPr>
        <w:t>Подтверждаю</w:t>
      </w:r>
      <w:r w:rsidRPr="009F2B46">
        <w:rPr>
          <w:rFonts w:ascii="Times New Roman" w:hAnsi="Times New Roman" w:cs="Times New Roman"/>
          <w:sz w:val="24"/>
          <w:szCs w:val="24"/>
        </w:rPr>
        <w:t xml:space="preserve"> также, что деятельность </w:t>
      </w:r>
      <w:r w:rsidRPr="009F2B46">
        <w:rPr>
          <w:rFonts w:ascii="Times New Roman" w:hAnsi="Times New Roman" w:cs="Times New Roman"/>
          <w:color w:val="000000"/>
          <w:sz w:val="24"/>
          <w:szCs w:val="24"/>
        </w:rPr>
        <w:t xml:space="preserve">лица, от имени которого действую, </w:t>
      </w:r>
      <w:r w:rsidRPr="009F2B46">
        <w:rPr>
          <w:rFonts w:ascii="Times New Roman" w:hAnsi="Times New Roman" w:cs="Times New Roman"/>
          <w:b/>
          <w:bCs/>
          <w:sz w:val="24"/>
          <w:szCs w:val="24"/>
        </w:rPr>
        <w:t>не приостановлена</w:t>
      </w:r>
      <w:r w:rsidRPr="009F2B46">
        <w:rPr>
          <w:rFonts w:ascii="Times New Roman" w:hAnsi="Times New Roman" w:cs="Times New Roman"/>
          <w:sz w:val="24"/>
          <w:szCs w:val="24"/>
        </w:rPr>
        <w:t xml:space="preserve">, что размер задолженности </w:t>
      </w:r>
      <w:r w:rsidRPr="009F2B46">
        <w:rPr>
          <w:rFonts w:ascii="Times New Roman" w:hAnsi="Times New Roman" w:cs="Times New Roman"/>
          <w:color w:val="000000"/>
          <w:sz w:val="24"/>
          <w:szCs w:val="24"/>
        </w:rPr>
        <w:t xml:space="preserve">лица, от имени которого действую, </w:t>
      </w:r>
      <w:r w:rsidRPr="009F2B46">
        <w:rPr>
          <w:rFonts w:ascii="Times New Roman" w:hAnsi="Times New Roman" w:cs="Times New Roman"/>
          <w:sz w:val="24"/>
          <w:szCs w:val="24"/>
        </w:rPr>
        <w:t xml:space="preserve">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</w:r>
      <w:r w:rsidRPr="009F2B46">
        <w:rPr>
          <w:rFonts w:ascii="Times New Roman" w:hAnsi="Times New Roman" w:cs="Times New Roman"/>
          <w:b/>
          <w:bCs/>
          <w:sz w:val="24"/>
          <w:szCs w:val="24"/>
        </w:rPr>
        <w:t>не превышает</w:t>
      </w:r>
      <w:r w:rsidRPr="009F2B46">
        <w:rPr>
          <w:rFonts w:ascii="Times New Roman" w:hAnsi="Times New Roman" w:cs="Times New Roman"/>
          <w:sz w:val="24"/>
          <w:szCs w:val="24"/>
        </w:rPr>
        <w:t xml:space="preserve"> 25% балансовой стоимости активов по данным бухгалтерской отчетности за последний завершенный отчетный период, а также что основные виды деятельности </w:t>
      </w:r>
      <w:r w:rsidRPr="009F2B46">
        <w:rPr>
          <w:rFonts w:ascii="Times New Roman" w:hAnsi="Times New Roman" w:cs="Times New Roman"/>
          <w:color w:val="000000"/>
          <w:sz w:val="24"/>
          <w:szCs w:val="24"/>
        </w:rPr>
        <w:t xml:space="preserve">лица, от имени которого действую, </w:t>
      </w:r>
      <w:r w:rsidRPr="009F2B46">
        <w:rPr>
          <w:rFonts w:ascii="Times New Roman" w:hAnsi="Times New Roman" w:cs="Times New Roman"/>
          <w:sz w:val="24"/>
          <w:szCs w:val="24"/>
        </w:rPr>
        <w:t>соответствуют предмету договора, заключаемого по результатам настоящего запроса.</w:t>
      </w:r>
    </w:p>
    <w:p w:rsidR="00F26C67" w:rsidRPr="009F2B46" w:rsidRDefault="00F26C67" w:rsidP="004A7B04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9F2B46">
        <w:rPr>
          <w:rFonts w:ascii="Times New Roman" w:hAnsi="Times New Roman" w:cs="Times New Roman"/>
          <w:sz w:val="24"/>
          <w:szCs w:val="24"/>
        </w:rPr>
        <w:t>Гарантирую достоверность сведений и информации, представленных в настоящей Заявке.</w:t>
      </w:r>
    </w:p>
    <w:p w:rsidR="00F26C67" w:rsidRPr="009F2B46" w:rsidRDefault="00F26C67" w:rsidP="004A7B04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F2B46">
        <w:rPr>
          <w:rFonts w:ascii="Times New Roman" w:hAnsi="Times New Roman" w:cs="Times New Roman"/>
          <w:sz w:val="24"/>
          <w:szCs w:val="24"/>
        </w:rPr>
        <w:t>Понимаю, что Заказчик имеет право запрашивать у уполномоченных органов власти информацию, уточняющую представленные в настоящей Заявке сведения.</w:t>
      </w:r>
    </w:p>
    <w:p w:rsidR="00F26C67" w:rsidRPr="00B70DD4" w:rsidRDefault="00F26C67" w:rsidP="004A7B04">
      <w:pPr>
        <w:pStyle w:val="Default"/>
        <w:spacing w:line="264" w:lineRule="auto"/>
        <w:jc w:val="both"/>
      </w:pPr>
      <w:r>
        <w:tab/>
      </w:r>
      <w:r w:rsidRPr="007C6C62">
        <w:t>8.</w:t>
      </w:r>
      <w:r>
        <w:t xml:space="preserve"> </w:t>
      </w:r>
      <w:r w:rsidRPr="007C6C62">
        <w:t xml:space="preserve">Подтверждаю, что лицо, от имени которого действую, в случае признания его </w:t>
      </w:r>
      <w:r w:rsidRPr="00B70DD4">
        <w:rPr>
          <w:b/>
          <w:bCs/>
        </w:rPr>
        <w:t>Победителем открытого запроса</w:t>
      </w:r>
      <w:r>
        <w:rPr>
          <w:b/>
          <w:bCs/>
        </w:rPr>
        <w:t xml:space="preserve"> </w:t>
      </w:r>
      <w:r w:rsidRPr="00B70DD4">
        <w:rPr>
          <w:b/>
          <w:bCs/>
        </w:rPr>
        <w:t xml:space="preserve">предложений № </w:t>
      </w:r>
      <w:bookmarkStart w:id="1" w:name="_GoBack"/>
      <w:bookmarkEnd w:id="1"/>
      <w:r>
        <w:rPr>
          <w:b/>
          <w:bCs/>
        </w:rPr>
        <w:t>74/15</w:t>
      </w:r>
      <w:r w:rsidRPr="00B70DD4">
        <w:rPr>
          <w:b/>
          <w:bCs/>
        </w:rPr>
        <w:t>,</w:t>
      </w:r>
      <w:r w:rsidRPr="00B70DD4">
        <w:t xml:space="preserve"> берет на себя обязательство заключить договор подряда с </w:t>
      </w:r>
      <w:r w:rsidRPr="00B70DD4">
        <w:rPr>
          <w:b/>
          <w:bCs/>
        </w:rPr>
        <w:t xml:space="preserve">Открытым акционерным обществом «Аэропорт Толмачево» </w:t>
      </w:r>
      <w:r w:rsidRPr="00B70DD4">
        <w:t xml:space="preserve">на выполнение работ </w:t>
      </w:r>
      <w:r>
        <w:t>в соответствии с требованиями З</w:t>
      </w:r>
      <w:r w:rsidRPr="00B70DD4">
        <w:t>акупочной документации и условиями настоящей Заявки на участие в запросе.</w:t>
      </w:r>
    </w:p>
    <w:p w:rsidR="00F26C67" w:rsidRPr="00F46E33" w:rsidRDefault="00F26C67" w:rsidP="004A7B04">
      <w:pPr>
        <w:pStyle w:val="BodyTextIndent2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0DD4">
        <w:rPr>
          <w:rFonts w:ascii="Times New Roman" w:hAnsi="Times New Roman" w:cs="Times New Roman"/>
          <w:sz w:val="24"/>
          <w:szCs w:val="24"/>
        </w:rPr>
        <w:tab/>
        <w:t>9. Подтверждаю, что лицо, от имени которого</w:t>
      </w:r>
      <w:r w:rsidRPr="00F46E33">
        <w:rPr>
          <w:rFonts w:ascii="Times New Roman" w:hAnsi="Times New Roman" w:cs="Times New Roman"/>
          <w:sz w:val="24"/>
          <w:szCs w:val="24"/>
        </w:rPr>
        <w:t xml:space="preserve"> действую, берет на себя обязательство заключить договор в соответствии с требованиями закупочной документации</w:t>
      </w:r>
      <w:r w:rsidRPr="00F46E3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F46E33">
        <w:rPr>
          <w:rFonts w:ascii="Times New Roman" w:hAnsi="Times New Roman" w:cs="Times New Roman"/>
          <w:sz w:val="24"/>
          <w:szCs w:val="24"/>
        </w:rPr>
        <w:t>в случае признания предложения настоящей Заявки лучшим после предложения Победителя запроса, при условии, что Победитель будет признан уклонившимся от заключения договора.</w:t>
      </w:r>
    </w:p>
    <w:p w:rsidR="00F26C67" w:rsidRPr="00F46E33" w:rsidRDefault="00F26C67" w:rsidP="004A7B04">
      <w:pPr>
        <w:pStyle w:val="BodyTextIndent2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6E33">
        <w:rPr>
          <w:rFonts w:ascii="Times New Roman" w:hAnsi="Times New Roman" w:cs="Times New Roman"/>
          <w:sz w:val="24"/>
          <w:szCs w:val="24"/>
        </w:rPr>
        <w:tab/>
        <w:t>10. Подтверждаю, что в случае если Заказчик будет намерен заключить договор в установленном порядке по итогам несостоявшегося запроса, лицо, от имени которого действую, берет на себя обязательство заключить данный договор в соответствии с требованиями закупочной документации и условиями настоящей Заявки на участие в запросе.</w:t>
      </w:r>
    </w:p>
    <w:p w:rsidR="00F26C67" w:rsidRPr="009F2B46" w:rsidRDefault="00F26C67" w:rsidP="004A7B04">
      <w:pPr>
        <w:pStyle w:val="BodyTextIndent2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6E33">
        <w:rPr>
          <w:rFonts w:ascii="Times New Roman" w:hAnsi="Times New Roman" w:cs="Times New Roman"/>
          <w:sz w:val="24"/>
          <w:szCs w:val="24"/>
        </w:rPr>
        <w:tab/>
        <w:t>11. Подтверждаю, что настоящая Заявка на участие в запросе действует с публикации закупочной документации и до завершения процедуры размещения заказа путем проведения открытого запроса  предложений.</w:t>
      </w:r>
    </w:p>
    <w:p w:rsidR="00F26C67" w:rsidRPr="009F2B46" w:rsidRDefault="00F26C67" w:rsidP="004A7B04">
      <w:pPr>
        <w:pStyle w:val="BodyTextIndent2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F2B46">
        <w:rPr>
          <w:rFonts w:ascii="Times New Roman" w:hAnsi="Times New Roman" w:cs="Times New Roman"/>
          <w:sz w:val="24"/>
          <w:szCs w:val="24"/>
        </w:rPr>
        <w:t xml:space="preserve">12. Сообщаю, что для оперативного уведомления лица, от имени которого действую, по вопросам организационного характера и взаимодействия с Заказчиком назначено уполномоченное лицо: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9F2B46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26C67" w:rsidRPr="0092006E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92006E">
        <w:rPr>
          <w:rFonts w:ascii="Times New Roman" w:hAnsi="Times New Roman" w:cs="Times New Roman"/>
          <w:sz w:val="20"/>
          <w:szCs w:val="20"/>
        </w:rPr>
        <w:t>(указать Ф.И.О. полностью, телефон, факс, адрес электронной почты работника Участника закупки)</w:t>
      </w: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>Необходимые сведения о проведении</w:t>
      </w:r>
      <w:r>
        <w:rPr>
          <w:rFonts w:ascii="Times New Roman" w:hAnsi="Times New Roman" w:cs="Times New Roman"/>
          <w:sz w:val="24"/>
          <w:szCs w:val="24"/>
        </w:rPr>
        <w:t xml:space="preserve"> открытого</w:t>
      </w:r>
      <w:r w:rsidRPr="009F2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</w:t>
      </w:r>
      <w:r w:rsidRPr="009F2B46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 w:rsidRPr="009F2B46">
        <w:rPr>
          <w:rFonts w:ascii="Times New Roman" w:hAnsi="Times New Roman" w:cs="Times New Roman"/>
          <w:sz w:val="24"/>
          <w:szCs w:val="24"/>
        </w:rPr>
        <w:t>прошу сообщать уполномоченному лицу.</w:t>
      </w: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Pr="00EB6887" w:rsidRDefault="00F26C67" w:rsidP="00EB6887">
      <w:pPr>
        <w:jc w:val="right"/>
        <w:rPr>
          <w:rFonts w:ascii="Times New Roman" w:hAnsi="Times New Roman" w:cs="Times New Roman"/>
          <w:sz w:val="24"/>
          <w:szCs w:val="24"/>
        </w:rPr>
      </w:pPr>
      <w:r w:rsidRPr="00EB6887">
        <w:rPr>
          <w:rFonts w:ascii="Times New Roman" w:hAnsi="Times New Roman" w:cs="Times New Roman"/>
          <w:b/>
          <w:bCs/>
          <w:sz w:val="24"/>
          <w:szCs w:val="24"/>
        </w:rPr>
        <w:t>Приложение № 1</w:t>
      </w:r>
      <w:r w:rsidRPr="00EB6887">
        <w:rPr>
          <w:rFonts w:ascii="Times New Roman" w:hAnsi="Times New Roman" w:cs="Times New Roman"/>
          <w:sz w:val="24"/>
          <w:szCs w:val="24"/>
        </w:rPr>
        <w:t xml:space="preserve"> к Заявке на участие </w:t>
      </w:r>
      <w:r>
        <w:rPr>
          <w:rFonts w:ascii="Times New Roman" w:hAnsi="Times New Roman" w:cs="Times New Roman"/>
          <w:sz w:val="24"/>
          <w:szCs w:val="24"/>
        </w:rPr>
        <w:t xml:space="preserve">(предложение) </w:t>
      </w:r>
      <w:r w:rsidRPr="00EB688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закупке</w:t>
      </w:r>
      <w:r w:rsidRPr="00EB6887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EB6887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F26C67" w:rsidRPr="009F2B46" w:rsidRDefault="00F26C67" w:rsidP="004A7B04">
      <w:pPr>
        <w:pStyle w:val="Heading3"/>
        <w:numPr>
          <w:ilvl w:val="0"/>
          <w:numId w:val="0"/>
        </w:numPr>
        <w:spacing w:before="360" w:after="120"/>
        <w:ind w:firstLine="708"/>
        <w:jc w:val="center"/>
        <w:rPr>
          <w:rFonts w:ascii="Times New Roman" w:hAnsi="Times New Roman" w:cs="Times New Roman"/>
          <w:caps/>
          <w:color w:val="000080"/>
          <w:sz w:val="24"/>
          <w:szCs w:val="24"/>
        </w:rPr>
      </w:pPr>
      <w:r w:rsidRPr="009F2B46">
        <w:rPr>
          <w:rFonts w:ascii="Times New Roman" w:hAnsi="Times New Roman" w:cs="Times New Roman"/>
          <w:caps/>
          <w:color w:val="000080"/>
          <w:sz w:val="24"/>
          <w:szCs w:val="24"/>
        </w:rPr>
        <w:t xml:space="preserve">СВЕДЕНИЯ ОБ УчастникЕ </w:t>
      </w:r>
      <w:r>
        <w:rPr>
          <w:rFonts w:ascii="Times New Roman" w:hAnsi="Times New Roman" w:cs="Times New Roman"/>
          <w:caps/>
          <w:color w:val="000080"/>
          <w:sz w:val="24"/>
          <w:szCs w:val="24"/>
        </w:rPr>
        <w:t>закупки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69"/>
        <w:gridCol w:w="2977"/>
      </w:tblGrid>
      <w:tr w:rsidR="00F26C67" w:rsidRPr="009F2B46"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26C67" w:rsidRPr="009F2B46" w:rsidRDefault="00F26C67" w:rsidP="0050599B">
            <w:pPr>
              <w:suppressAutoHyphens/>
              <w:snapToGrid w:val="0"/>
              <w:spacing w:after="0"/>
              <w:ind w:left="407" w:right="1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26C67" w:rsidRPr="009F2B46" w:rsidRDefault="00F26C67" w:rsidP="0050599B">
            <w:pPr>
              <w:suppressAutoHyphens/>
              <w:snapToGrid w:val="0"/>
              <w:spacing w:after="0"/>
              <w:ind w:left="407" w:right="1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26C67" w:rsidRPr="009F2B46" w:rsidRDefault="00F26C67" w:rsidP="0050599B">
            <w:pPr>
              <w:suppressAutoHyphens/>
              <w:snapToGrid w:val="0"/>
              <w:spacing w:after="0"/>
              <w:ind w:left="407" w:right="1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Default="00F26C67" w:rsidP="005059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Участнике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закупки</w:t>
            </w:r>
          </w:p>
          <w:p w:rsidR="00F26C67" w:rsidRPr="009F2B46" w:rsidRDefault="00F26C67" w:rsidP="005059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(заполняется Участником)</w:t>
            </w:r>
          </w:p>
        </w:tc>
      </w:tr>
      <w:tr w:rsidR="00F26C67" w:rsidRPr="009F2B46">
        <w:tc>
          <w:tcPr>
            <w:tcW w:w="7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clear" w:pos="1300"/>
                <w:tab w:val="num" w:pos="407"/>
              </w:tabs>
              <w:suppressAutoHyphens/>
              <w:snapToGrid w:val="0"/>
              <w:spacing w:after="0" w:line="240" w:lineRule="auto"/>
              <w:ind w:left="407" w:right="1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Полное наименования Участника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закупки</w:t>
            </w: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организационно-правовая форма </w:t>
            </w: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(на основании Учредительных документов установленной формы (устав, положение), свидетельства о государственной регистрации, свидетельства о внесении записи в единый государственный реестр юридических лиц)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6C67" w:rsidRPr="009F2B46">
        <w:trPr>
          <w:cantSplit/>
          <w:trHeight w:hRule="exact" w:val="346"/>
        </w:trPr>
        <w:tc>
          <w:tcPr>
            <w:tcW w:w="7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clear" w:pos="1300"/>
                <w:tab w:val="left" w:pos="407"/>
              </w:tabs>
              <w:suppressAutoHyphens/>
              <w:snapToGrid w:val="0"/>
              <w:spacing w:after="0" w:line="240" w:lineRule="auto"/>
              <w:ind w:left="407" w:right="162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Местонахождение Участника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закупки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</w:tr>
      <w:tr w:rsidR="00F26C67" w:rsidRPr="009F2B46">
        <w:trPr>
          <w:cantSplit/>
        </w:trPr>
        <w:tc>
          <w:tcPr>
            <w:tcW w:w="7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505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</w:tc>
      </w:tr>
      <w:tr w:rsidR="00F26C67" w:rsidRPr="009F2B46">
        <w:trPr>
          <w:cantSplit/>
          <w:trHeight w:hRule="exact" w:val="346"/>
        </w:trPr>
        <w:tc>
          <w:tcPr>
            <w:tcW w:w="706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662963">
            <w:pPr>
              <w:numPr>
                <w:ilvl w:val="0"/>
                <w:numId w:val="3"/>
              </w:numPr>
              <w:tabs>
                <w:tab w:val="clear" w:pos="1300"/>
                <w:tab w:val="num" w:pos="407"/>
              </w:tabs>
              <w:suppressAutoHyphens/>
              <w:snapToGrid w:val="0"/>
              <w:spacing w:after="0" w:line="240" w:lineRule="auto"/>
              <w:ind w:left="407" w:right="162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Почтовый адрес Участника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закупки</w:t>
            </w: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</w:tr>
      <w:tr w:rsidR="00F26C67" w:rsidRPr="009F2B46">
        <w:trPr>
          <w:cantSplit/>
          <w:trHeight w:hRule="exact" w:val="346"/>
        </w:trPr>
        <w:tc>
          <w:tcPr>
            <w:tcW w:w="70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505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F26C67" w:rsidRPr="009F2B46">
        <w:trPr>
          <w:cantSplit/>
          <w:trHeight w:hRule="exact" w:val="346"/>
        </w:trPr>
        <w:tc>
          <w:tcPr>
            <w:tcW w:w="70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505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F26C67" w:rsidRPr="009F2B46">
        <w:trPr>
          <w:cantSplit/>
        </w:trPr>
        <w:tc>
          <w:tcPr>
            <w:tcW w:w="70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505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 xml:space="preserve">Факс </w:t>
            </w:r>
          </w:p>
        </w:tc>
      </w:tr>
      <w:tr w:rsidR="00F26C67" w:rsidRPr="009F2B46">
        <w:tc>
          <w:tcPr>
            <w:tcW w:w="70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50599B">
            <w:pPr>
              <w:tabs>
                <w:tab w:val="left" w:pos="900"/>
              </w:tabs>
              <w:suppressAutoHyphens/>
              <w:snapToGrid w:val="0"/>
              <w:spacing w:after="0"/>
              <w:ind w:left="123" w:righ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закупки</w:t>
            </w: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вправе</w:t>
            </w: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дополнительно сообщить о себе следующие сведения: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6C67" w:rsidRPr="009F2B46">
        <w:tc>
          <w:tcPr>
            <w:tcW w:w="70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left" w:pos="549"/>
              </w:tabs>
              <w:suppressAutoHyphens/>
              <w:snapToGrid w:val="0"/>
              <w:spacing w:after="0" w:line="240" w:lineRule="auto"/>
              <w:ind w:left="549" w:right="142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Участника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закупки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6C67" w:rsidRPr="009F2B46">
        <w:tc>
          <w:tcPr>
            <w:tcW w:w="70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left" w:pos="549"/>
              </w:tabs>
              <w:suppressAutoHyphens/>
              <w:snapToGrid w:val="0"/>
              <w:spacing w:after="0" w:line="240" w:lineRule="auto"/>
              <w:ind w:left="549" w:right="142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Предыдущие полные и сокращенные наименования организации с указанием даты переименования и подтверждением правопреемственности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6C67" w:rsidRPr="009F2B46">
        <w:tc>
          <w:tcPr>
            <w:tcW w:w="7069" w:type="dxa"/>
            <w:tcBorders>
              <w:left w:val="single" w:sz="4" w:space="0" w:color="000000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left" w:pos="549"/>
              </w:tabs>
              <w:suppressAutoHyphens/>
              <w:snapToGrid w:val="0"/>
              <w:spacing w:after="0" w:line="240" w:lineRule="auto"/>
              <w:ind w:left="549" w:right="142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Регистрационные данные:</w:t>
            </w:r>
          </w:p>
          <w:p w:rsidR="00F26C67" w:rsidRPr="009F2B46" w:rsidRDefault="00F26C67" w:rsidP="0050599B">
            <w:pPr>
              <w:spacing w:after="0"/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6.1. Дата, место и орган регистрации</w:t>
            </w:r>
          </w:p>
          <w:p w:rsidR="00F26C67" w:rsidRPr="009F2B46" w:rsidRDefault="00F26C67" w:rsidP="0050599B">
            <w:pPr>
              <w:spacing w:after="0"/>
              <w:ind w:left="123" w:right="14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 основании Свидетельства о государственной регистрации)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6C67" w:rsidRPr="009F2B46">
        <w:tc>
          <w:tcPr>
            <w:tcW w:w="7069" w:type="dxa"/>
            <w:tcBorders>
              <w:lef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6.2. Срок деятельности организации (с учетом правопреемственности)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6C67" w:rsidRPr="009F2B46">
        <w:trPr>
          <w:trHeight w:val="860"/>
        </w:trPr>
        <w:tc>
          <w:tcPr>
            <w:tcW w:w="7069" w:type="dxa"/>
            <w:tcBorders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ind w:left="123" w:right="14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 xml:space="preserve">6.3. Номер и почтовый адрес Инспекции Федеральной налоговой службы, в которой участник размещения заказа зарегистрирован в качестве налогоплательщика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6C67" w:rsidRPr="009F2B46">
        <w:trPr>
          <w:trHeight w:val="67"/>
        </w:trPr>
        <w:tc>
          <w:tcPr>
            <w:tcW w:w="7069" w:type="dxa"/>
            <w:tcBorders>
              <w:top w:val="single" w:sz="4" w:space="0" w:color="000000"/>
              <w:left w:val="single" w:sz="4" w:space="0" w:color="000000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clear" w:pos="1300"/>
                <w:tab w:val="num" w:pos="549"/>
              </w:tabs>
              <w:suppressAutoHyphens/>
              <w:snapToGrid w:val="0"/>
              <w:spacing w:after="0" w:line="240" w:lineRule="auto"/>
              <w:ind w:left="549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 xml:space="preserve">ИНН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rPr>
          <w:trHeight w:val="67"/>
        </w:trPr>
        <w:tc>
          <w:tcPr>
            <w:tcW w:w="7069" w:type="dxa"/>
            <w:tcBorders>
              <w:top w:val="single" w:sz="4" w:space="0" w:color="000000"/>
              <w:left w:val="single" w:sz="4" w:space="0" w:color="000000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clear" w:pos="1300"/>
                <w:tab w:val="num" w:pos="549"/>
              </w:tabs>
              <w:suppressAutoHyphens/>
              <w:snapToGrid w:val="0"/>
              <w:spacing w:after="0" w:line="240" w:lineRule="auto"/>
              <w:ind w:left="549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 xml:space="preserve">КПП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rPr>
          <w:trHeight w:val="67"/>
        </w:trPr>
        <w:tc>
          <w:tcPr>
            <w:tcW w:w="7069" w:type="dxa"/>
            <w:tcBorders>
              <w:top w:val="single" w:sz="4" w:space="0" w:color="000000"/>
              <w:left w:val="single" w:sz="4" w:space="0" w:color="000000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clear" w:pos="1300"/>
                <w:tab w:val="num" w:pos="549"/>
              </w:tabs>
              <w:suppressAutoHyphens/>
              <w:snapToGrid w:val="0"/>
              <w:spacing w:after="0" w:line="240" w:lineRule="auto"/>
              <w:ind w:left="549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 xml:space="preserve">ОГРН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rPr>
          <w:trHeight w:val="67"/>
        </w:trPr>
        <w:tc>
          <w:tcPr>
            <w:tcW w:w="7069" w:type="dxa"/>
            <w:tcBorders>
              <w:top w:val="single" w:sz="4" w:space="0" w:color="000000"/>
              <w:left w:val="single" w:sz="4" w:space="0" w:color="000000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clear" w:pos="1300"/>
                <w:tab w:val="num" w:pos="549"/>
              </w:tabs>
              <w:suppressAutoHyphens/>
              <w:snapToGrid w:val="0"/>
              <w:spacing w:after="0" w:line="240" w:lineRule="auto"/>
              <w:ind w:left="549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 Участника закупки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rPr>
          <w:trHeight w:val="356"/>
        </w:trPr>
        <w:tc>
          <w:tcPr>
            <w:tcW w:w="7069" w:type="dxa"/>
            <w:tcBorders>
              <w:top w:val="single" w:sz="4" w:space="0" w:color="000000"/>
              <w:left w:val="single" w:sz="4" w:space="0" w:color="000000"/>
            </w:tcBorders>
          </w:tcPr>
          <w:p w:rsidR="00F26C67" w:rsidRPr="009F2B46" w:rsidRDefault="00F26C67" w:rsidP="0050599B">
            <w:pPr>
              <w:numPr>
                <w:ilvl w:val="0"/>
                <w:numId w:val="3"/>
              </w:numPr>
              <w:tabs>
                <w:tab w:val="clear" w:pos="1300"/>
                <w:tab w:val="num" w:pos="549"/>
              </w:tabs>
              <w:suppressAutoHyphens/>
              <w:snapToGrid w:val="0"/>
              <w:spacing w:after="0" w:line="240" w:lineRule="auto"/>
              <w:ind w:left="549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  <w:r w:rsidRPr="009F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rPr>
          <w:trHeight w:val="67"/>
        </w:trPr>
        <w:tc>
          <w:tcPr>
            <w:tcW w:w="7069" w:type="dxa"/>
            <w:tcBorders>
              <w:lef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ind w:left="123"/>
              <w:rPr>
                <w:rStyle w:val="a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"/>
                <w:rFonts w:ascii="Times New Roman" w:hAnsi="Times New Roman" w:cs="Times New Roman"/>
                <w:sz w:val="24"/>
                <w:szCs w:val="24"/>
              </w:rPr>
              <w:t>11</w:t>
            </w:r>
            <w:r w:rsidRPr="009F2B46">
              <w:rPr>
                <w:rStyle w:val="a"/>
                <w:rFonts w:ascii="Times New Roman" w:hAnsi="Times New Roman" w:cs="Times New Roman"/>
                <w:sz w:val="24"/>
                <w:szCs w:val="24"/>
              </w:rPr>
              <w:t>.1. Наименование обслуживающего банка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rPr>
          <w:trHeight w:val="67"/>
        </w:trPr>
        <w:tc>
          <w:tcPr>
            <w:tcW w:w="7069" w:type="dxa"/>
            <w:tcBorders>
              <w:left w:val="single" w:sz="4" w:space="0" w:color="000000"/>
            </w:tcBorders>
          </w:tcPr>
          <w:p w:rsidR="00F26C67" w:rsidRPr="009F2B46" w:rsidRDefault="00F26C67" w:rsidP="00FC209D">
            <w:pPr>
              <w:snapToGrid w:val="0"/>
              <w:spacing w:after="0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Style w:val="a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a"/>
                <w:rFonts w:ascii="Times New Roman" w:hAnsi="Times New Roman" w:cs="Times New Roman"/>
                <w:sz w:val="24"/>
                <w:szCs w:val="24"/>
              </w:rPr>
              <w:t>1</w:t>
            </w:r>
            <w:r w:rsidRPr="009F2B46">
              <w:rPr>
                <w:rStyle w:val="a"/>
                <w:rFonts w:ascii="Times New Roman" w:hAnsi="Times New Roman" w:cs="Times New Roman"/>
                <w:sz w:val="24"/>
                <w:szCs w:val="24"/>
              </w:rPr>
              <w:t>.2.</w:t>
            </w: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Расчетный счет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rPr>
          <w:trHeight w:val="67"/>
        </w:trPr>
        <w:tc>
          <w:tcPr>
            <w:tcW w:w="7069" w:type="dxa"/>
            <w:tcBorders>
              <w:left w:val="single" w:sz="4" w:space="0" w:color="000000"/>
            </w:tcBorders>
          </w:tcPr>
          <w:p w:rsidR="00F26C67" w:rsidRPr="009F2B46" w:rsidRDefault="00F26C67" w:rsidP="00FC209D">
            <w:pPr>
              <w:snapToGrid w:val="0"/>
              <w:spacing w:after="0"/>
              <w:ind w:left="123"/>
              <w:rPr>
                <w:rStyle w:val="a"/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Style w:val="a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a"/>
                <w:rFonts w:ascii="Times New Roman" w:hAnsi="Times New Roman" w:cs="Times New Roman"/>
                <w:sz w:val="24"/>
                <w:szCs w:val="24"/>
              </w:rPr>
              <w:t>1</w:t>
            </w:r>
            <w:r w:rsidRPr="009F2B46">
              <w:rPr>
                <w:rStyle w:val="a"/>
                <w:rFonts w:ascii="Times New Roman" w:hAnsi="Times New Roman" w:cs="Times New Roman"/>
                <w:sz w:val="24"/>
                <w:szCs w:val="24"/>
              </w:rPr>
              <w:t>.3. Корреспондентский счет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rPr>
          <w:trHeight w:val="67"/>
        </w:trPr>
        <w:tc>
          <w:tcPr>
            <w:tcW w:w="7069" w:type="dxa"/>
            <w:tcBorders>
              <w:left w:val="single" w:sz="4" w:space="0" w:color="000000"/>
              <w:bottom w:val="single" w:sz="4" w:space="0" w:color="000000"/>
            </w:tcBorders>
          </w:tcPr>
          <w:p w:rsidR="00F26C67" w:rsidRPr="009F2B46" w:rsidRDefault="00F26C67" w:rsidP="00FC209D">
            <w:pPr>
              <w:snapToGrid w:val="0"/>
              <w:spacing w:after="0"/>
              <w:ind w:left="123"/>
              <w:rPr>
                <w:rStyle w:val="a"/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Style w:val="a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a"/>
                <w:rFonts w:ascii="Times New Roman" w:hAnsi="Times New Roman" w:cs="Times New Roman"/>
                <w:sz w:val="24"/>
                <w:szCs w:val="24"/>
              </w:rPr>
              <w:t>1</w:t>
            </w:r>
            <w:r w:rsidRPr="009F2B46">
              <w:rPr>
                <w:rStyle w:val="a"/>
                <w:rFonts w:ascii="Times New Roman" w:hAnsi="Times New Roman" w:cs="Times New Roman"/>
                <w:sz w:val="24"/>
                <w:szCs w:val="24"/>
              </w:rPr>
              <w:t>.4. Код БИК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F2B46" w:rsidRDefault="00F26C67" w:rsidP="0050599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C67" w:rsidRPr="009F2B46" w:rsidRDefault="00F26C67" w:rsidP="004A7B04">
      <w:pPr>
        <w:spacing w:before="120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F2B46">
        <w:rPr>
          <w:rFonts w:ascii="Times New Roman" w:hAnsi="Times New Roman" w:cs="Times New Roman"/>
          <w:b/>
          <w:bCs/>
          <w:sz w:val="24"/>
          <w:szCs w:val="24"/>
        </w:rPr>
        <w:t>Правильность всех указанных сведений заверяю.</w:t>
      </w:r>
    </w:p>
    <w:p w:rsidR="00F26C67" w:rsidRPr="009F2B46" w:rsidRDefault="00F26C67" w:rsidP="004A7B04">
      <w:pPr>
        <w:tabs>
          <w:tab w:val="left" w:pos="975"/>
        </w:tabs>
        <w:spacing w:before="12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</w:t>
      </w:r>
      <w:r w:rsidRPr="009F2B46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</w:t>
      </w:r>
    </w:p>
    <w:p w:rsidR="00F26C67" w:rsidRPr="0092006E" w:rsidRDefault="00F26C67" w:rsidP="004A7B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2006E">
        <w:rPr>
          <w:rFonts w:ascii="Times New Roman" w:hAnsi="Times New Roman" w:cs="Times New Roman"/>
          <w:sz w:val="20"/>
          <w:szCs w:val="20"/>
        </w:rPr>
        <w:t>(должность лица, подписавшего Заявку)             (подпись)                             (расшифровка подписи)</w:t>
      </w:r>
    </w:p>
    <w:p w:rsidR="00F26C67" w:rsidRPr="009F2B46" w:rsidRDefault="00F26C67" w:rsidP="004A7B0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800000"/>
          <w:sz w:val="24"/>
          <w:szCs w:val="24"/>
        </w:rPr>
      </w:pPr>
      <w:r w:rsidRPr="009F2B46">
        <w:rPr>
          <w:rFonts w:ascii="Times New Roman" w:hAnsi="Times New Roman" w:cs="Times New Roman"/>
          <w:b/>
          <w:bCs/>
          <w:sz w:val="24"/>
          <w:szCs w:val="24"/>
        </w:rPr>
        <w:t>М.П.</w:t>
      </w:r>
      <w:r w:rsidRPr="009F2B46">
        <w:rPr>
          <w:rFonts w:ascii="Times New Roman" w:hAnsi="Times New Roman" w:cs="Times New Roman"/>
          <w:b/>
          <w:bCs/>
          <w:i/>
          <w:iCs/>
          <w:color w:val="800000"/>
          <w:sz w:val="24"/>
          <w:szCs w:val="24"/>
        </w:rPr>
        <w:t xml:space="preserve"> </w:t>
      </w:r>
    </w:p>
    <w:p w:rsidR="00F26C67" w:rsidRDefault="00F26C67" w:rsidP="00CE0A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26C67" w:rsidRDefault="00F26C67" w:rsidP="0086245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EB6887">
        <w:rPr>
          <w:rFonts w:ascii="Times New Roman" w:hAnsi="Times New Roman" w:cs="Times New Roman"/>
          <w:b/>
          <w:bCs/>
          <w:sz w:val="24"/>
          <w:szCs w:val="24"/>
        </w:rPr>
        <w:t xml:space="preserve">риложение №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B6887">
        <w:rPr>
          <w:rFonts w:ascii="Times New Roman" w:hAnsi="Times New Roman" w:cs="Times New Roman"/>
          <w:sz w:val="24"/>
          <w:szCs w:val="24"/>
        </w:rPr>
        <w:t xml:space="preserve"> к Заявке</w:t>
      </w:r>
      <w:r>
        <w:rPr>
          <w:rFonts w:ascii="Times New Roman" w:hAnsi="Times New Roman" w:cs="Times New Roman"/>
          <w:sz w:val="24"/>
          <w:szCs w:val="24"/>
        </w:rPr>
        <w:t xml:space="preserve"> на участие (предложение) </w:t>
      </w:r>
      <w:r w:rsidRPr="00EB688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закупке</w:t>
      </w:r>
      <w:r w:rsidRPr="00EB68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74/15</w:t>
      </w:r>
    </w:p>
    <w:p w:rsidR="00F26C67" w:rsidRPr="009F2B46" w:rsidRDefault="00F26C67" w:rsidP="004A7B04">
      <w:pPr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4A7B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4A7B04">
      <w:pPr>
        <w:pStyle w:val="Heading3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/>
          <w:color w:val="000080"/>
          <w:sz w:val="24"/>
          <w:szCs w:val="24"/>
        </w:rPr>
      </w:pPr>
      <w:r>
        <w:rPr>
          <w:rFonts w:ascii="Times New Roman" w:hAnsi="Times New Roman" w:cs="Times New Roman"/>
          <w:caps/>
          <w:color w:val="000080"/>
          <w:sz w:val="24"/>
          <w:szCs w:val="24"/>
        </w:rPr>
        <w:t>информация о наличии опыта выполнения аналогичных по видам, сложности, объемам и условиям работ</w:t>
      </w:r>
    </w:p>
    <w:p w:rsidR="00F26C67" w:rsidRPr="009F2B46" w:rsidRDefault="00F26C67" w:rsidP="004A7B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4A7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9F2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</w:t>
      </w:r>
      <w:r w:rsidRPr="009F2B46">
        <w:rPr>
          <w:rFonts w:ascii="Times New Roman" w:hAnsi="Times New Roman" w:cs="Times New Roman"/>
          <w:sz w:val="24"/>
          <w:szCs w:val="24"/>
        </w:rPr>
        <w:t xml:space="preserve">описать опыт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аналогичных по видам, сложности, объемам и условиям работ в </w:t>
      </w:r>
      <w:r w:rsidRPr="009F2B46">
        <w:rPr>
          <w:rFonts w:ascii="Times New Roman" w:hAnsi="Times New Roman" w:cs="Times New Roman"/>
          <w:sz w:val="24"/>
          <w:szCs w:val="24"/>
        </w:rPr>
        <w:t>соответствии с нижеприведенной таблицей:</w:t>
      </w:r>
    </w:p>
    <w:p w:rsidR="00F26C67" w:rsidRPr="002E5A80" w:rsidRDefault="00F26C67" w:rsidP="004A7B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Pr="002E5A80" w:rsidRDefault="00F26C67" w:rsidP="004A7B04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2E5A80">
        <w:rPr>
          <w:rFonts w:ascii="Times New Roman" w:hAnsi="Times New Roman" w:cs="Times New Roman"/>
          <w:color w:val="000000"/>
          <w:sz w:val="24"/>
          <w:szCs w:val="24"/>
        </w:rPr>
        <w:t>Таблица № 1</w:t>
      </w:r>
    </w:p>
    <w:tbl>
      <w:tblPr>
        <w:tblW w:w="0" w:type="auto"/>
        <w:tblInd w:w="-106" w:type="dxa"/>
        <w:tblLayout w:type="fixed"/>
        <w:tblLook w:val="0000"/>
      </w:tblPr>
      <w:tblGrid>
        <w:gridCol w:w="510"/>
        <w:gridCol w:w="2725"/>
        <w:gridCol w:w="1490"/>
        <w:gridCol w:w="1461"/>
        <w:gridCol w:w="3595"/>
      </w:tblGrid>
      <w:tr w:rsidR="00F26C6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spacing w:after="0"/>
              <w:jc w:val="center"/>
              <w:rPr>
                <w:color w:val="000000"/>
                <w:sz w:val="24"/>
                <w:szCs w:val="24"/>
              </w:rPr>
            </w:pPr>
            <w:r w:rsidRPr="009D4C1E">
              <w:rPr>
                <w:color w:val="000000"/>
                <w:sz w:val="24"/>
                <w:szCs w:val="24"/>
              </w:rPr>
              <w:t>№</w:t>
            </w:r>
          </w:p>
          <w:p w:rsidR="00F26C67" w:rsidRPr="009D4C1E" w:rsidRDefault="00F26C67" w:rsidP="0050599B">
            <w:pPr>
              <w:pStyle w:val="BodyText"/>
              <w:spacing w:after="0"/>
              <w:jc w:val="center"/>
              <w:rPr>
                <w:color w:val="000000"/>
                <w:sz w:val="24"/>
                <w:szCs w:val="24"/>
              </w:rPr>
            </w:pPr>
            <w:r w:rsidRPr="009D4C1E">
              <w:rPr>
                <w:color w:val="000000"/>
                <w:sz w:val="24"/>
                <w:szCs w:val="24"/>
              </w:rPr>
              <w:t>пп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spacing w:after="0"/>
              <w:jc w:val="center"/>
              <w:rPr>
                <w:color w:val="000000"/>
                <w:sz w:val="24"/>
                <w:szCs w:val="24"/>
              </w:rPr>
            </w:pPr>
            <w:r w:rsidRPr="009D4C1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spacing w:after="0"/>
              <w:jc w:val="center"/>
              <w:rPr>
                <w:color w:val="000000"/>
                <w:sz w:val="24"/>
                <w:szCs w:val="24"/>
              </w:rPr>
            </w:pPr>
            <w:r w:rsidRPr="009D4C1E">
              <w:rPr>
                <w:color w:val="000000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spacing w:after="0"/>
              <w:jc w:val="center"/>
              <w:rPr>
                <w:color w:val="000000"/>
                <w:sz w:val="24"/>
                <w:szCs w:val="24"/>
              </w:rPr>
            </w:pPr>
            <w:r w:rsidRPr="009D4C1E">
              <w:rPr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spacing w:after="0"/>
              <w:ind w:right="-1008"/>
              <w:rPr>
                <w:color w:val="000000"/>
                <w:sz w:val="24"/>
                <w:szCs w:val="24"/>
              </w:rPr>
            </w:pPr>
            <w:r w:rsidRPr="009D4C1E">
              <w:rPr>
                <w:color w:val="000000"/>
                <w:sz w:val="24"/>
                <w:szCs w:val="24"/>
              </w:rPr>
              <w:t>Наименование Заказчика,</w:t>
            </w:r>
          </w:p>
          <w:p w:rsidR="00F26C67" w:rsidRPr="009D4C1E" w:rsidRDefault="00F26C67" w:rsidP="0050599B">
            <w:pPr>
              <w:pStyle w:val="BodyText"/>
              <w:snapToGrid w:val="0"/>
              <w:spacing w:after="0"/>
              <w:ind w:right="-1008"/>
              <w:rPr>
                <w:color w:val="000000"/>
                <w:sz w:val="24"/>
                <w:szCs w:val="24"/>
              </w:rPr>
            </w:pPr>
            <w:r w:rsidRPr="009D4C1E">
              <w:rPr>
                <w:color w:val="000000"/>
                <w:sz w:val="24"/>
                <w:szCs w:val="24"/>
              </w:rPr>
              <w:t xml:space="preserve"> контактная информация</w:t>
            </w:r>
          </w:p>
        </w:tc>
      </w:tr>
      <w:tr w:rsidR="00F26C6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Default="00F26C67" w:rsidP="0050599B">
            <w:pPr>
              <w:autoSpaceDE w:val="0"/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26C6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Default="00F26C67" w:rsidP="0050599B">
            <w:pPr>
              <w:autoSpaceDE w:val="0"/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C67" w:rsidRPr="009D4C1E" w:rsidRDefault="00F26C67" w:rsidP="0050599B">
            <w:pPr>
              <w:pStyle w:val="BodyText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F26C67" w:rsidRDefault="00F26C67" w:rsidP="004A7B04">
      <w:pPr>
        <w:shd w:val="clear" w:color="auto" w:fill="FFFFFF"/>
        <w:rPr>
          <w:rFonts w:cs="Times New Roman"/>
          <w:color w:val="000000"/>
        </w:rPr>
      </w:pPr>
    </w:p>
    <w:p w:rsidR="00F26C67" w:rsidRDefault="00F26C67" w:rsidP="004A7B04">
      <w:pPr>
        <w:shd w:val="clear" w:color="auto" w:fill="FFFFFF"/>
        <w:rPr>
          <w:rFonts w:cs="Times New Roman"/>
          <w:color w:val="000000"/>
        </w:rPr>
      </w:pPr>
    </w:p>
    <w:p w:rsidR="00F26C67" w:rsidRDefault="00F26C67" w:rsidP="004A7B04">
      <w:pPr>
        <w:shd w:val="clear" w:color="auto" w:fill="FFFFFF"/>
        <w:rPr>
          <w:rFonts w:cs="Times New Roman"/>
        </w:rPr>
      </w:pPr>
    </w:p>
    <w:p w:rsidR="00F26C67" w:rsidRPr="009F2B46" w:rsidRDefault="00F26C67" w:rsidP="004A7B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4A7B04">
      <w:pPr>
        <w:rPr>
          <w:rFonts w:ascii="Times New Roman" w:hAnsi="Times New Roman" w:cs="Times New Roman"/>
          <w:sz w:val="24"/>
          <w:szCs w:val="24"/>
        </w:rPr>
      </w:pPr>
    </w:p>
    <w:p w:rsidR="00F26C67" w:rsidRPr="0092006E" w:rsidRDefault="00F26C67" w:rsidP="004A7B04">
      <w:pPr>
        <w:rPr>
          <w:rFonts w:ascii="Times New Roman" w:hAnsi="Times New Roman" w:cs="Times New Roman"/>
          <w:sz w:val="20"/>
          <w:szCs w:val="20"/>
        </w:rPr>
      </w:pPr>
      <w:r w:rsidRPr="009F2B46">
        <w:rPr>
          <w:rFonts w:ascii="Times New Roman" w:hAnsi="Times New Roman" w:cs="Times New Roman"/>
          <w:sz w:val="24"/>
          <w:szCs w:val="24"/>
        </w:rPr>
        <w:t>_______________________________                     _______________              _____________________</w:t>
      </w:r>
      <w:r w:rsidRPr="009F2B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006E">
        <w:rPr>
          <w:rFonts w:ascii="Times New Roman" w:hAnsi="Times New Roman" w:cs="Times New Roman"/>
          <w:sz w:val="20"/>
          <w:szCs w:val="20"/>
        </w:rPr>
        <w:t xml:space="preserve">(должность лица, подписавшего Заявку)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92006E">
        <w:rPr>
          <w:rFonts w:ascii="Times New Roman" w:hAnsi="Times New Roman" w:cs="Times New Roman"/>
          <w:sz w:val="20"/>
          <w:szCs w:val="20"/>
        </w:rPr>
        <w:t xml:space="preserve">    (подпись)                                         (ФИО)</w:t>
      </w:r>
    </w:p>
    <w:p w:rsidR="00F26C67" w:rsidRPr="009F2B46" w:rsidRDefault="00F26C67" w:rsidP="004A7B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2B46">
        <w:rPr>
          <w:rFonts w:ascii="Times New Roman" w:hAnsi="Times New Roman" w:cs="Times New Roman"/>
          <w:b/>
          <w:bCs/>
          <w:sz w:val="24"/>
          <w:szCs w:val="24"/>
        </w:rPr>
        <w:t>М.П.</w:t>
      </w:r>
    </w:p>
    <w:p w:rsidR="00F26C67" w:rsidRPr="009F2B46" w:rsidRDefault="00F26C67" w:rsidP="004A7B04">
      <w:pPr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4A7B04">
      <w:pPr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>Примечание:</w:t>
      </w:r>
    </w:p>
    <w:p w:rsidR="00F26C67" w:rsidRPr="009F2B46" w:rsidRDefault="00F26C67" w:rsidP="004A7B04">
      <w:pPr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9F2B46">
        <w:rPr>
          <w:rFonts w:ascii="Times New Roman" w:hAnsi="Times New Roman" w:cs="Times New Roman"/>
          <w:sz w:val="24"/>
          <w:szCs w:val="24"/>
        </w:rPr>
        <w:t xml:space="preserve"> по-своему усмотрению, в подтверждение данных, представленных в настоящей форме, может прикладывать любые документы.</w:t>
      </w: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EB6887">
      <w:pPr>
        <w:jc w:val="right"/>
        <w:rPr>
          <w:rFonts w:ascii="Times New Roman" w:hAnsi="Times New Roman" w:cs="Times New Roman"/>
          <w:sz w:val="24"/>
          <w:szCs w:val="24"/>
        </w:rPr>
      </w:pPr>
      <w:r w:rsidRPr="00EB6887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B6887">
        <w:rPr>
          <w:rFonts w:ascii="Times New Roman" w:hAnsi="Times New Roman" w:cs="Times New Roman"/>
          <w:sz w:val="24"/>
          <w:szCs w:val="24"/>
        </w:rPr>
        <w:t xml:space="preserve"> к Заявке</w:t>
      </w:r>
      <w:r>
        <w:rPr>
          <w:rFonts w:ascii="Times New Roman" w:hAnsi="Times New Roman" w:cs="Times New Roman"/>
          <w:sz w:val="24"/>
          <w:szCs w:val="24"/>
        </w:rPr>
        <w:t xml:space="preserve"> на участие (предложение) </w:t>
      </w:r>
      <w:r w:rsidRPr="00EB688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закупке</w:t>
      </w:r>
      <w:r w:rsidRPr="00EB68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74/15</w:t>
      </w:r>
    </w:p>
    <w:p w:rsidR="00F26C67" w:rsidRDefault="00F26C67" w:rsidP="00EB6887">
      <w:pPr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4A7B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4A7B04">
      <w:pPr>
        <w:pStyle w:val="Heading3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/>
          <w:color w:val="000080"/>
          <w:sz w:val="24"/>
          <w:szCs w:val="24"/>
        </w:rPr>
      </w:pPr>
      <w:r w:rsidRPr="009F2B46">
        <w:rPr>
          <w:rFonts w:ascii="Times New Roman" w:hAnsi="Times New Roman" w:cs="Times New Roman"/>
          <w:caps/>
          <w:color w:val="000080"/>
          <w:sz w:val="24"/>
          <w:szCs w:val="24"/>
        </w:rPr>
        <w:t>Пояснительная записка</w:t>
      </w:r>
    </w:p>
    <w:p w:rsidR="00F26C67" w:rsidRDefault="00F26C67" w:rsidP="004A7B04">
      <w:pPr>
        <w:pStyle w:val="Heading3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/>
          <w:color w:val="000080"/>
          <w:sz w:val="24"/>
          <w:szCs w:val="24"/>
        </w:rPr>
      </w:pPr>
      <w:r w:rsidRPr="009F2B46">
        <w:rPr>
          <w:rFonts w:ascii="Times New Roman" w:hAnsi="Times New Roman" w:cs="Times New Roman"/>
          <w:caps/>
          <w:color w:val="000080"/>
          <w:sz w:val="24"/>
          <w:szCs w:val="24"/>
        </w:rPr>
        <w:t>о наличи</w:t>
      </w:r>
      <w:r>
        <w:rPr>
          <w:rFonts w:ascii="Times New Roman" w:hAnsi="Times New Roman" w:cs="Times New Roman"/>
          <w:caps/>
          <w:color w:val="000080"/>
          <w:sz w:val="24"/>
          <w:szCs w:val="24"/>
        </w:rPr>
        <w:t>Е</w:t>
      </w:r>
      <w:r w:rsidRPr="009F2B46">
        <w:rPr>
          <w:rFonts w:ascii="Times New Roman" w:hAnsi="Times New Roman" w:cs="Times New Roman"/>
          <w:caps/>
          <w:color w:val="000080"/>
          <w:sz w:val="24"/>
          <w:szCs w:val="24"/>
        </w:rPr>
        <w:t xml:space="preserve"> у участника </w:t>
      </w:r>
      <w:r>
        <w:rPr>
          <w:rFonts w:ascii="Times New Roman" w:hAnsi="Times New Roman" w:cs="Times New Roman"/>
          <w:caps/>
          <w:color w:val="000080"/>
          <w:sz w:val="24"/>
          <w:szCs w:val="24"/>
        </w:rPr>
        <w:t>закупки</w:t>
      </w:r>
      <w:r w:rsidRPr="009F2B46">
        <w:rPr>
          <w:rFonts w:ascii="Times New Roman" w:hAnsi="Times New Roman" w:cs="Times New Roman"/>
          <w:caps/>
          <w:color w:val="000080"/>
          <w:sz w:val="24"/>
          <w:szCs w:val="24"/>
        </w:rPr>
        <w:t xml:space="preserve"> трудовых ресурсов и их квалификация</w:t>
      </w:r>
    </w:p>
    <w:p w:rsidR="00F26C67" w:rsidRDefault="00F26C67" w:rsidP="004A7B04">
      <w:pPr>
        <w:rPr>
          <w:rFonts w:cs="Times New Roman"/>
        </w:rPr>
      </w:pPr>
    </w:p>
    <w:p w:rsidR="00F26C67" w:rsidRDefault="00F26C67" w:rsidP="004A7B04">
      <w:pPr>
        <w:rPr>
          <w:rFonts w:cs="Times New Roman"/>
        </w:rPr>
      </w:pPr>
    </w:p>
    <w:p w:rsidR="00F26C67" w:rsidRDefault="00F26C67" w:rsidP="004A7B04">
      <w:pPr>
        <w:rPr>
          <w:rFonts w:cs="Times New Roman"/>
        </w:rPr>
      </w:pPr>
    </w:p>
    <w:p w:rsidR="00F26C67" w:rsidRPr="00D75514" w:rsidRDefault="00F26C67" w:rsidP="004A7B04">
      <w:pPr>
        <w:rPr>
          <w:rFonts w:cs="Times New Roman"/>
        </w:rPr>
      </w:pPr>
    </w:p>
    <w:p w:rsidR="00F26C67" w:rsidRPr="00611ACA" w:rsidRDefault="00F26C67" w:rsidP="00AD7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11ACA">
        <w:rPr>
          <w:rFonts w:ascii="Times New Roman" w:hAnsi="Times New Roman" w:cs="Times New Roman"/>
          <w:sz w:val="24"/>
          <w:szCs w:val="24"/>
        </w:rPr>
        <w:t xml:space="preserve">Участник закупки должен представить письмо с данными о наличии у участника закупки трудовых ресурсов и их квалификации (квалифицированного персонала) </w:t>
      </w:r>
      <w:r w:rsidRPr="00611ACA">
        <w:rPr>
          <w:rFonts w:ascii="Times New Roman" w:hAnsi="Times New Roman" w:cs="Times New Roman"/>
          <w:i/>
          <w:iCs/>
          <w:sz w:val="24"/>
          <w:szCs w:val="24"/>
        </w:rPr>
        <w:t xml:space="preserve">(с указанием численности по категориям сотрудников) </w:t>
      </w:r>
      <w:r w:rsidRPr="00611ACA">
        <w:rPr>
          <w:rFonts w:ascii="Times New Roman" w:hAnsi="Times New Roman" w:cs="Times New Roman"/>
          <w:sz w:val="24"/>
          <w:szCs w:val="24"/>
          <w:u w:val="single"/>
        </w:rPr>
        <w:t>необходимого д</w:t>
      </w:r>
      <w:r>
        <w:rPr>
          <w:rFonts w:ascii="Times New Roman" w:hAnsi="Times New Roman" w:cs="Times New Roman"/>
          <w:sz w:val="24"/>
          <w:szCs w:val="24"/>
          <w:u w:val="single"/>
        </w:rPr>
        <w:t>ля исполнения условий договора на</w:t>
      </w:r>
      <w:r w:rsidRPr="00611AC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выполнение работ</w:t>
      </w:r>
      <w:r w:rsidRPr="00611AC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26C67" w:rsidRDefault="00F26C67" w:rsidP="0092006E">
      <w:pPr>
        <w:rPr>
          <w:rFonts w:ascii="Times New Roman" w:hAnsi="Times New Roman" w:cs="Times New Roman"/>
        </w:rPr>
      </w:pPr>
    </w:p>
    <w:p w:rsidR="00F26C67" w:rsidRDefault="00F26C67" w:rsidP="0092006E">
      <w:pPr>
        <w:rPr>
          <w:rFonts w:ascii="Times New Roman" w:hAnsi="Times New Roman" w:cs="Times New Roman"/>
        </w:rPr>
      </w:pPr>
    </w:p>
    <w:p w:rsidR="00F26C67" w:rsidRDefault="00F26C67" w:rsidP="004A7B04">
      <w:pPr>
        <w:rPr>
          <w:rFonts w:ascii="Times New Roman" w:hAnsi="Times New Roman" w:cs="Times New Roman"/>
        </w:rPr>
      </w:pPr>
    </w:p>
    <w:p w:rsidR="00F26C67" w:rsidRDefault="00F26C67" w:rsidP="004A7B04">
      <w:pPr>
        <w:rPr>
          <w:rFonts w:ascii="Times New Roman" w:hAnsi="Times New Roman" w:cs="Times New Roman"/>
        </w:rPr>
      </w:pPr>
    </w:p>
    <w:p w:rsidR="00F26C67" w:rsidRDefault="00F26C67" w:rsidP="004A7B04">
      <w:pPr>
        <w:rPr>
          <w:rFonts w:ascii="Times New Roman" w:hAnsi="Times New Roman" w:cs="Times New Roman"/>
        </w:rPr>
      </w:pPr>
    </w:p>
    <w:p w:rsidR="00F26C67" w:rsidRPr="004C1CE6" w:rsidRDefault="00F26C67" w:rsidP="004A7B04">
      <w:pPr>
        <w:rPr>
          <w:rFonts w:ascii="Times New Roman" w:hAnsi="Times New Roman" w:cs="Times New Roman"/>
        </w:rPr>
      </w:pPr>
    </w:p>
    <w:p w:rsidR="00F26C67" w:rsidRPr="004C1CE6" w:rsidRDefault="00F26C67" w:rsidP="004A7B04">
      <w:pPr>
        <w:rPr>
          <w:rFonts w:ascii="Times New Roman" w:hAnsi="Times New Roman" w:cs="Times New Roman"/>
        </w:rPr>
      </w:pPr>
    </w:p>
    <w:p w:rsidR="00F26C67" w:rsidRPr="004C1CE6" w:rsidRDefault="00F26C67" w:rsidP="004A7B04">
      <w:pPr>
        <w:spacing w:after="0"/>
        <w:rPr>
          <w:rFonts w:ascii="Times New Roman" w:hAnsi="Times New Roman" w:cs="Times New Roman"/>
        </w:rPr>
      </w:pPr>
      <w:r w:rsidRPr="004C1CE6">
        <w:rPr>
          <w:rFonts w:ascii="Times New Roman" w:hAnsi="Times New Roman" w:cs="Times New Roman"/>
        </w:rPr>
        <w:t xml:space="preserve">____________________________              </w:t>
      </w:r>
      <w:r>
        <w:rPr>
          <w:rFonts w:ascii="Times New Roman" w:hAnsi="Times New Roman" w:cs="Times New Roman"/>
        </w:rPr>
        <w:t xml:space="preserve">                </w:t>
      </w:r>
      <w:r w:rsidRPr="004C1CE6">
        <w:rPr>
          <w:rFonts w:ascii="Times New Roman" w:hAnsi="Times New Roman" w:cs="Times New Roman"/>
        </w:rPr>
        <w:t>________________              ___________________</w:t>
      </w:r>
    </w:p>
    <w:p w:rsidR="00F26C67" w:rsidRPr="004C1CE6" w:rsidRDefault="00F26C67" w:rsidP="004A7B04">
      <w:pPr>
        <w:spacing w:after="0"/>
        <w:rPr>
          <w:rFonts w:ascii="Times New Roman" w:hAnsi="Times New Roman" w:cs="Times New Roman"/>
        </w:rPr>
      </w:pPr>
      <w:r w:rsidRPr="004C1CE6">
        <w:rPr>
          <w:rFonts w:ascii="Times New Roman" w:hAnsi="Times New Roman" w:cs="Times New Roman"/>
        </w:rPr>
        <w:t>(должность лица, подписавшего Заявку)                        (подпись)                                         (ФИО)</w:t>
      </w:r>
    </w:p>
    <w:p w:rsidR="00F26C67" w:rsidRPr="004C1CE6" w:rsidRDefault="00F26C67" w:rsidP="004A7B0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F26C67" w:rsidRPr="004C1CE6" w:rsidRDefault="00F26C67" w:rsidP="004A7B0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C1CE6">
        <w:rPr>
          <w:rFonts w:ascii="Times New Roman" w:hAnsi="Times New Roman" w:cs="Times New Roman"/>
          <w:b/>
          <w:bCs/>
        </w:rPr>
        <w:t>М.П.</w:t>
      </w:r>
    </w:p>
    <w:p w:rsidR="00F26C67" w:rsidRPr="004C1CE6" w:rsidRDefault="00F26C67" w:rsidP="004A7B04">
      <w:pPr>
        <w:spacing w:after="0"/>
        <w:rPr>
          <w:rFonts w:ascii="Times New Roman" w:hAnsi="Times New Roman" w:cs="Times New Roman"/>
        </w:rPr>
      </w:pPr>
      <w:r w:rsidRPr="004C1CE6">
        <w:rPr>
          <w:rFonts w:ascii="Times New Roman" w:hAnsi="Times New Roman" w:cs="Times New Roman"/>
        </w:rPr>
        <w:t>Примечание:</w:t>
      </w:r>
    </w:p>
    <w:p w:rsidR="00F26C67" w:rsidRPr="004C1CE6" w:rsidRDefault="00F26C67" w:rsidP="004A7B04">
      <w:pPr>
        <w:spacing w:after="0"/>
        <w:rPr>
          <w:rFonts w:ascii="Times New Roman" w:hAnsi="Times New Roman" w:cs="Times New Roman"/>
        </w:rPr>
      </w:pPr>
      <w:r w:rsidRPr="004C1CE6">
        <w:rPr>
          <w:rFonts w:ascii="Times New Roman" w:hAnsi="Times New Roman" w:cs="Times New Roman"/>
        </w:rPr>
        <w:t xml:space="preserve">Участник </w:t>
      </w:r>
      <w:r>
        <w:rPr>
          <w:rFonts w:ascii="Times New Roman" w:hAnsi="Times New Roman" w:cs="Times New Roman"/>
        </w:rPr>
        <w:t>закупки</w:t>
      </w:r>
      <w:r w:rsidRPr="004C1CE6">
        <w:rPr>
          <w:rFonts w:ascii="Times New Roman" w:hAnsi="Times New Roman" w:cs="Times New Roman"/>
        </w:rPr>
        <w:t xml:space="preserve"> по-своему усмотрению, в подтверждение данных, представленных в настоящей форме, может прикладывать любые документы.</w:t>
      </w: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6C67" w:rsidRDefault="00F26C67" w:rsidP="00BE490C">
      <w:pPr>
        <w:jc w:val="right"/>
        <w:rPr>
          <w:rFonts w:ascii="Times New Roman" w:hAnsi="Times New Roman" w:cs="Times New Roman"/>
          <w:sz w:val="24"/>
          <w:szCs w:val="24"/>
        </w:rPr>
      </w:pPr>
      <w:r w:rsidRPr="00EB6887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B6887">
        <w:rPr>
          <w:rFonts w:ascii="Times New Roman" w:hAnsi="Times New Roman" w:cs="Times New Roman"/>
          <w:sz w:val="24"/>
          <w:szCs w:val="24"/>
        </w:rPr>
        <w:t xml:space="preserve"> к Заявке</w:t>
      </w:r>
      <w:r>
        <w:rPr>
          <w:rFonts w:ascii="Times New Roman" w:hAnsi="Times New Roman" w:cs="Times New Roman"/>
          <w:sz w:val="24"/>
          <w:szCs w:val="24"/>
        </w:rPr>
        <w:t xml:space="preserve"> на участие (предложение) </w:t>
      </w:r>
      <w:r w:rsidRPr="00EB688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закупке</w:t>
      </w:r>
      <w:r w:rsidRPr="00EB68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74/15</w:t>
      </w:r>
    </w:p>
    <w:p w:rsidR="00F26C67" w:rsidRPr="009F2B46" w:rsidRDefault="00F26C67" w:rsidP="00BE490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BE490C">
      <w:pPr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BE490C">
      <w:pPr>
        <w:pStyle w:val="Heading3"/>
        <w:numPr>
          <w:ilvl w:val="0"/>
          <w:numId w:val="0"/>
        </w:numPr>
        <w:spacing w:before="0" w:after="0"/>
        <w:rPr>
          <w:rFonts w:ascii="Times New Roman" w:hAnsi="Times New Roman" w:cs="Times New Roman"/>
          <w:caps/>
          <w:color w:val="000080"/>
          <w:sz w:val="24"/>
          <w:szCs w:val="24"/>
        </w:rPr>
      </w:pPr>
    </w:p>
    <w:p w:rsidR="00F26C67" w:rsidRPr="009F2B46" w:rsidRDefault="00F26C67" w:rsidP="00BE490C">
      <w:pPr>
        <w:pStyle w:val="Heading3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/>
          <w:color w:val="000080"/>
          <w:sz w:val="24"/>
          <w:szCs w:val="24"/>
        </w:rPr>
      </w:pPr>
      <w:r w:rsidRPr="009F2B46">
        <w:rPr>
          <w:rFonts w:ascii="Times New Roman" w:hAnsi="Times New Roman" w:cs="Times New Roman"/>
          <w:caps/>
          <w:color w:val="000080"/>
          <w:sz w:val="24"/>
          <w:szCs w:val="24"/>
        </w:rPr>
        <w:t>Пояснительная записка</w:t>
      </w:r>
    </w:p>
    <w:p w:rsidR="00F26C67" w:rsidRPr="009F2B46" w:rsidRDefault="00F26C67" w:rsidP="00BE490C">
      <w:pPr>
        <w:pStyle w:val="Heading3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/>
          <w:color w:val="000080"/>
          <w:sz w:val="24"/>
          <w:szCs w:val="24"/>
        </w:rPr>
      </w:pPr>
      <w:r w:rsidRPr="009F2B46">
        <w:rPr>
          <w:rFonts w:ascii="Times New Roman" w:hAnsi="Times New Roman" w:cs="Times New Roman"/>
          <w:caps/>
          <w:color w:val="000080"/>
          <w:sz w:val="24"/>
          <w:szCs w:val="24"/>
        </w:rPr>
        <w:t xml:space="preserve">о наличии у участника </w:t>
      </w:r>
      <w:r>
        <w:rPr>
          <w:rFonts w:ascii="Times New Roman" w:hAnsi="Times New Roman" w:cs="Times New Roman"/>
          <w:caps/>
          <w:color w:val="000080"/>
          <w:sz w:val="24"/>
          <w:szCs w:val="24"/>
        </w:rPr>
        <w:t>закупки</w:t>
      </w:r>
      <w:r w:rsidRPr="009F2B46">
        <w:rPr>
          <w:rFonts w:ascii="Times New Roman" w:hAnsi="Times New Roman" w:cs="Times New Roman"/>
          <w:caps/>
          <w:color w:val="000080"/>
          <w:sz w:val="24"/>
          <w:szCs w:val="24"/>
        </w:rPr>
        <w:t xml:space="preserve"> производственных мощностей, технологического оборудования</w:t>
      </w:r>
    </w:p>
    <w:p w:rsidR="00F26C67" w:rsidRDefault="00F26C67" w:rsidP="00BE49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BE49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BE49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C67" w:rsidRPr="00611ACA" w:rsidRDefault="00F26C67" w:rsidP="00AD7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1ACA">
        <w:rPr>
          <w:rFonts w:ascii="Times New Roman" w:hAnsi="Times New Roman" w:cs="Times New Roman"/>
          <w:sz w:val="24"/>
          <w:szCs w:val="24"/>
        </w:rPr>
        <w:t xml:space="preserve">Участник закупки должен представить письмо с данными о наличии у участника закупки производственных мощностей, технологического оборудования </w:t>
      </w:r>
      <w:r w:rsidRPr="00611ACA">
        <w:rPr>
          <w:rFonts w:ascii="Times New Roman" w:hAnsi="Times New Roman" w:cs="Times New Roman"/>
          <w:i/>
          <w:iCs/>
          <w:sz w:val="24"/>
          <w:szCs w:val="24"/>
        </w:rPr>
        <w:t>(в разбивке по объектам основных средств)</w:t>
      </w:r>
      <w:r w:rsidRPr="00611ACA">
        <w:rPr>
          <w:rFonts w:ascii="Times New Roman" w:hAnsi="Times New Roman" w:cs="Times New Roman"/>
          <w:sz w:val="24"/>
          <w:szCs w:val="24"/>
        </w:rPr>
        <w:t xml:space="preserve"> </w:t>
      </w:r>
      <w:r w:rsidRPr="00611ACA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необходимого для исполнения условий договора </w:t>
      </w:r>
      <w:r>
        <w:rPr>
          <w:rFonts w:ascii="Times New Roman" w:hAnsi="Times New Roman" w:cs="Times New Roman"/>
          <w:sz w:val="24"/>
          <w:szCs w:val="24"/>
          <w:u w:val="single"/>
        </w:rPr>
        <w:t>на</w:t>
      </w:r>
      <w:r w:rsidRPr="00611AC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выполнение работ</w:t>
      </w:r>
      <w:r w:rsidRPr="00611ACA">
        <w:rPr>
          <w:rFonts w:ascii="Times New Roman" w:hAnsi="Times New Roman" w:cs="Times New Roman"/>
          <w:sz w:val="24"/>
          <w:szCs w:val="24"/>
        </w:rPr>
        <w:t>.</w:t>
      </w:r>
    </w:p>
    <w:p w:rsidR="00F26C67" w:rsidRDefault="00F26C67" w:rsidP="009200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9200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9200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9200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6C67" w:rsidRPr="0092006E" w:rsidRDefault="00F26C67" w:rsidP="00BE490C">
      <w:pPr>
        <w:rPr>
          <w:rFonts w:ascii="Times New Roman" w:hAnsi="Times New Roman" w:cs="Times New Roman"/>
          <w:sz w:val="20"/>
          <w:szCs w:val="20"/>
        </w:rPr>
      </w:pPr>
      <w:r w:rsidRPr="009F2B46">
        <w:rPr>
          <w:rFonts w:ascii="Times New Roman" w:hAnsi="Times New Roman" w:cs="Times New Roman"/>
          <w:sz w:val="24"/>
          <w:szCs w:val="24"/>
        </w:rPr>
        <w:t xml:space="preserve">_______________________________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F2B46">
        <w:rPr>
          <w:rFonts w:ascii="Times New Roman" w:hAnsi="Times New Roman" w:cs="Times New Roman"/>
          <w:sz w:val="24"/>
          <w:szCs w:val="24"/>
        </w:rPr>
        <w:t xml:space="preserve"> _______________           ___________________</w:t>
      </w:r>
      <w:r w:rsidRPr="009F2B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006E">
        <w:rPr>
          <w:rFonts w:ascii="Times New Roman" w:hAnsi="Times New Roman" w:cs="Times New Roman"/>
          <w:sz w:val="20"/>
          <w:szCs w:val="20"/>
        </w:rPr>
        <w:t xml:space="preserve">(должность лица, подписавшего Заявку)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92006E">
        <w:rPr>
          <w:rFonts w:ascii="Times New Roman" w:hAnsi="Times New Roman" w:cs="Times New Roman"/>
          <w:sz w:val="20"/>
          <w:szCs w:val="20"/>
        </w:rPr>
        <w:t xml:space="preserve">         (подпись)                               (ФИО)</w:t>
      </w:r>
    </w:p>
    <w:p w:rsidR="00F26C67" w:rsidRPr="009F2B46" w:rsidRDefault="00F26C67" w:rsidP="00BE49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2B46">
        <w:rPr>
          <w:rFonts w:ascii="Times New Roman" w:hAnsi="Times New Roman" w:cs="Times New Roman"/>
          <w:b/>
          <w:bCs/>
          <w:sz w:val="24"/>
          <w:szCs w:val="24"/>
        </w:rPr>
        <w:t>М.П.</w:t>
      </w:r>
    </w:p>
    <w:p w:rsidR="00F26C67" w:rsidRPr="009F2B46" w:rsidRDefault="00F26C67" w:rsidP="00BE490C">
      <w:pPr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BE490C">
      <w:pPr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>Примечание:</w:t>
      </w:r>
    </w:p>
    <w:p w:rsidR="00F26C67" w:rsidRPr="009F2B46" w:rsidRDefault="00F26C67" w:rsidP="00BE490C">
      <w:pPr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9F2B46">
        <w:rPr>
          <w:rFonts w:ascii="Times New Roman" w:hAnsi="Times New Roman" w:cs="Times New Roman"/>
          <w:sz w:val="24"/>
          <w:szCs w:val="24"/>
        </w:rPr>
        <w:t xml:space="preserve"> по-своему усмотрению, в подтверждение данных, представленных в настоящей форме, может прикладывать любые документы.</w:t>
      </w: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  <w:u w:val="single"/>
        </w:rPr>
      </w:pPr>
    </w:p>
    <w:p w:rsidR="00F26C67" w:rsidRPr="00550F87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F26C67" w:rsidRPr="00B02F44" w:rsidRDefault="00F26C67" w:rsidP="000F6A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0F87">
        <w:rPr>
          <w:rFonts w:ascii="Times New Roman" w:hAnsi="Times New Roman" w:cs="Times New Roman"/>
          <w:b/>
          <w:bCs/>
          <w:sz w:val="24"/>
          <w:szCs w:val="24"/>
        </w:rPr>
        <w:t>Приложение № 5</w:t>
      </w:r>
      <w:r w:rsidRPr="00B02F44">
        <w:rPr>
          <w:rFonts w:ascii="Times New Roman" w:hAnsi="Times New Roman" w:cs="Times New Roman"/>
          <w:sz w:val="24"/>
          <w:szCs w:val="24"/>
        </w:rPr>
        <w:t xml:space="preserve">  к Заявке на участие (п</w:t>
      </w:r>
      <w:r>
        <w:rPr>
          <w:rFonts w:ascii="Times New Roman" w:hAnsi="Times New Roman" w:cs="Times New Roman"/>
          <w:sz w:val="24"/>
          <w:szCs w:val="24"/>
        </w:rPr>
        <w:t>редложение) в закупке  № 74/15</w:t>
      </w:r>
    </w:p>
    <w:p w:rsidR="00F26C67" w:rsidRDefault="00F26C67" w:rsidP="000F6A0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71" w:type="dxa"/>
        <w:tblInd w:w="-106" w:type="dxa"/>
        <w:tblLook w:val="0000"/>
      </w:tblPr>
      <w:tblGrid>
        <w:gridCol w:w="51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34"/>
        <w:gridCol w:w="216"/>
        <w:gridCol w:w="63"/>
        <w:gridCol w:w="153"/>
        <w:gridCol w:w="234"/>
        <w:gridCol w:w="216"/>
        <w:gridCol w:w="216"/>
        <w:gridCol w:w="216"/>
        <w:gridCol w:w="216"/>
        <w:gridCol w:w="216"/>
        <w:gridCol w:w="216"/>
        <w:gridCol w:w="216"/>
        <w:gridCol w:w="218"/>
        <w:gridCol w:w="218"/>
        <w:gridCol w:w="218"/>
        <w:gridCol w:w="216"/>
        <w:gridCol w:w="216"/>
        <w:gridCol w:w="216"/>
        <w:gridCol w:w="216"/>
        <w:gridCol w:w="216"/>
        <w:gridCol w:w="216"/>
        <w:gridCol w:w="234"/>
        <w:gridCol w:w="216"/>
        <w:gridCol w:w="216"/>
        <w:gridCol w:w="234"/>
        <w:gridCol w:w="216"/>
        <w:gridCol w:w="63"/>
        <w:gridCol w:w="153"/>
        <w:gridCol w:w="216"/>
        <w:gridCol w:w="216"/>
        <w:gridCol w:w="135"/>
        <w:gridCol w:w="81"/>
        <w:gridCol w:w="216"/>
        <w:gridCol w:w="63"/>
        <w:gridCol w:w="153"/>
        <w:gridCol w:w="218"/>
        <w:gridCol w:w="218"/>
        <w:gridCol w:w="218"/>
        <w:gridCol w:w="148"/>
        <w:gridCol w:w="68"/>
        <w:gridCol w:w="164"/>
        <w:gridCol w:w="52"/>
      </w:tblGrid>
      <w:tr w:rsidR="00F26C67" w:rsidRPr="006D657F">
        <w:trPr>
          <w:gridBefore w:val="1"/>
          <w:wBefore w:w="51" w:type="dxa"/>
          <w:trHeight w:val="360"/>
        </w:trPr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  <w:bookmarkStart w:id="2" w:name="RANGE_A1_AV58"/>
            <w:bookmarkEnd w:id="2"/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832" w:type="dxa"/>
            <w:gridSpan w:val="13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jc w:val="center"/>
              <w:rPr>
                <w:b/>
                <w:bCs/>
                <w:sz w:val="32"/>
                <w:szCs w:val="32"/>
              </w:rPr>
            </w:pPr>
            <w:r w:rsidRPr="006D657F">
              <w:rPr>
                <w:b/>
                <w:bCs/>
                <w:sz w:val="32"/>
                <w:szCs w:val="32"/>
              </w:rPr>
              <w:t>Доверенность №</w:t>
            </w:r>
          </w:p>
        </w:tc>
        <w:tc>
          <w:tcPr>
            <w:tcW w:w="864" w:type="dxa"/>
            <w:gridSpan w:val="4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6D657F" w:rsidRDefault="00F26C67" w:rsidP="00951B8B">
            <w:pPr>
              <w:rPr>
                <w:rFonts w:cs="Times New Roman"/>
                <w:sz w:val="32"/>
                <w:szCs w:val="32"/>
              </w:rPr>
            </w:pPr>
          </w:p>
        </w:tc>
      </w:tr>
      <w:tr w:rsidR="00F26C67" w:rsidRPr="00B77867">
        <w:trPr>
          <w:gridBefore w:val="1"/>
          <w:wBefore w:w="51" w:type="dxa"/>
          <w:trHeight w:val="454"/>
        </w:trPr>
        <w:tc>
          <w:tcPr>
            <w:tcW w:w="10020" w:type="dxa"/>
            <w:gridSpan w:val="5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</w:tr>
      <w:tr w:rsidR="00F26C67" w:rsidRPr="00B77867">
        <w:trPr>
          <w:gridBefore w:val="1"/>
          <w:wBefore w:w="51" w:type="dxa"/>
          <w:trHeight w:val="228"/>
        </w:trPr>
        <w:tc>
          <w:tcPr>
            <w:tcW w:w="10020" w:type="dxa"/>
            <w:gridSpan w:val="5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i/>
                <w:iCs/>
              </w:rPr>
            </w:pPr>
            <w:r w:rsidRPr="00B77867">
              <w:rPr>
                <w:i/>
                <w:iCs/>
              </w:rPr>
              <w:t>(Место и дата выдачи доверенности прописью)</w:t>
            </w:r>
          </w:p>
        </w:tc>
      </w:tr>
      <w:tr w:rsidR="00F26C67" w:rsidRPr="00B77867">
        <w:trPr>
          <w:gridBefore w:val="1"/>
          <w:wBefore w:w="51" w:type="dxa"/>
          <w:trHeight w:val="144"/>
        </w:trPr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</w:tr>
      <w:tr w:rsidR="00F26C67" w:rsidRPr="00B77867">
        <w:trPr>
          <w:gridBefore w:val="1"/>
          <w:wBefore w:w="51" w:type="dxa"/>
          <w:trHeight w:val="324"/>
        </w:trPr>
        <w:tc>
          <w:tcPr>
            <w:tcW w:w="10020" w:type="dxa"/>
            <w:gridSpan w:val="5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</w:tr>
      <w:tr w:rsidR="00F26C67" w:rsidRPr="00B77867">
        <w:trPr>
          <w:gridBefore w:val="1"/>
          <w:wBefore w:w="51" w:type="dxa"/>
          <w:trHeight w:val="252"/>
        </w:trPr>
        <w:tc>
          <w:tcPr>
            <w:tcW w:w="10020" w:type="dxa"/>
            <w:gridSpan w:val="5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i/>
                <w:iCs/>
              </w:rPr>
            </w:pPr>
            <w:r w:rsidRPr="00B77867">
              <w:rPr>
                <w:i/>
                <w:iCs/>
              </w:rPr>
              <w:t>(Полное фирменное  наименование компании / Ф.И.О. индивидуального предпринимателя)</w:t>
            </w:r>
          </w:p>
        </w:tc>
      </w:tr>
      <w:tr w:rsidR="00F26C67" w:rsidRPr="00B77867">
        <w:trPr>
          <w:gridBefore w:val="1"/>
          <w:wBefore w:w="51" w:type="dxa"/>
          <w:trHeight w:val="324"/>
        </w:trPr>
        <w:tc>
          <w:tcPr>
            <w:tcW w:w="2160" w:type="dxa"/>
            <w:gridSpan w:val="10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</w:pPr>
            <w:r w:rsidRPr="00B77867">
              <w:t>(дата регистрации :</w:t>
            </w: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right"/>
            </w:pPr>
            <w:r w:rsidRPr="00B77867">
              <w:t>«</w:t>
            </w:r>
          </w:p>
        </w:tc>
        <w:tc>
          <w:tcPr>
            <w:tcW w:w="432" w:type="dxa"/>
            <w:gridSpan w:val="3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»</w:t>
            </w:r>
          </w:p>
        </w:tc>
        <w:tc>
          <w:tcPr>
            <w:tcW w:w="1296" w:type="dxa"/>
            <w:gridSpan w:val="6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654" w:type="dxa"/>
            <w:gridSpan w:val="3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432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 xml:space="preserve">г., </w:t>
            </w:r>
          </w:p>
        </w:tc>
        <w:tc>
          <w:tcPr>
            <w:tcW w:w="1980" w:type="dxa"/>
            <w:gridSpan w:val="9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ОГРН/ОГРНИП:</w:t>
            </w:r>
          </w:p>
        </w:tc>
        <w:tc>
          <w:tcPr>
            <w:tcW w:w="2166" w:type="dxa"/>
            <w:gridSpan w:val="14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,</w:t>
            </w:r>
          </w:p>
        </w:tc>
      </w:tr>
      <w:tr w:rsidR="00F26C67" w:rsidRPr="00B77867">
        <w:trPr>
          <w:gridBefore w:val="1"/>
          <w:wBefore w:w="51" w:type="dxa"/>
          <w:trHeight w:val="324"/>
        </w:trPr>
        <w:tc>
          <w:tcPr>
            <w:tcW w:w="864" w:type="dxa"/>
            <w:gridSpan w:val="4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</w:pPr>
            <w:r w:rsidRPr="00B77867">
              <w:t>ИНН:</w:t>
            </w:r>
          </w:p>
        </w:tc>
        <w:tc>
          <w:tcPr>
            <w:tcW w:w="1746" w:type="dxa"/>
            <w:gridSpan w:val="8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,</w:t>
            </w:r>
          </w:p>
        </w:tc>
        <w:tc>
          <w:tcPr>
            <w:tcW w:w="2182" w:type="dxa"/>
            <w:gridSpan w:val="10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</w:pPr>
            <w:r w:rsidRPr="00B77867">
              <w:t xml:space="preserve">место нахождения: </w:t>
            </w:r>
          </w:p>
        </w:tc>
        <w:tc>
          <w:tcPr>
            <w:tcW w:w="5012" w:type="dxa"/>
            <w:gridSpan w:val="28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b/>
                <w:bCs/>
                <w:i/>
                <w:iCs/>
              </w:rPr>
            </w:pPr>
          </w:p>
        </w:tc>
      </w:tr>
      <w:tr w:rsidR="00F26C67" w:rsidRPr="00B77867">
        <w:trPr>
          <w:gridBefore w:val="1"/>
          <w:wBefore w:w="51" w:type="dxa"/>
          <w:trHeight w:val="324"/>
        </w:trPr>
        <w:tc>
          <w:tcPr>
            <w:tcW w:w="9804" w:type="dxa"/>
            <w:gridSpan w:val="50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)</w:t>
            </w:r>
          </w:p>
        </w:tc>
      </w:tr>
      <w:tr w:rsidR="00F26C67" w:rsidRPr="00B77867">
        <w:trPr>
          <w:gridBefore w:val="1"/>
          <w:wBefore w:w="51" w:type="dxa"/>
          <w:trHeight w:val="324"/>
        </w:trPr>
        <w:tc>
          <w:tcPr>
            <w:tcW w:w="864" w:type="dxa"/>
            <w:gridSpan w:val="4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</w:pPr>
            <w:r w:rsidRPr="00B77867">
              <w:t>в лице</w:t>
            </w:r>
          </w:p>
        </w:tc>
        <w:tc>
          <w:tcPr>
            <w:tcW w:w="3492" w:type="dxa"/>
            <w:gridSpan w:val="17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5232" w:type="dxa"/>
            <w:gridSpan w:val="28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,</w:t>
            </w:r>
          </w:p>
        </w:tc>
      </w:tr>
      <w:tr w:rsidR="00F26C67" w:rsidRPr="00B77867">
        <w:trPr>
          <w:gridBefore w:val="1"/>
          <w:wBefore w:w="51" w:type="dxa"/>
          <w:trHeight w:val="395"/>
        </w:trPr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3492" w:type="dxa"/>
            <w:gridSpan w:val="17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i/>
                <w:iCs/>
              </w:rPr>
            </w:pPr>
            <w:r w:rsidRPr="00B77867">
              <w:rPr>
                <w:i/>
                <w:iCs/>
              </w:rPr>
              <w:t>(наименование должности руководителя)</w:t>
            </w: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5448" w:type="dxa"/>
            <w:gridSpan w:val="30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i/>
                <w:iCs/>
              </w:rPr>
            </w:pPr>
            <w:r w:rsidRPr="00B77867">
              <w:rPr>
                <w:i/>
                <w:iCs/>
              </w:rPr>
              <w:t>(ФИО руководителя)</w:t>
            </w:r>
          </w:p>
        </w:tc>
      </w:tr>
      <w:tr w:rsidR="00F26C67" w:rsidRPr="00B77867">
        <w:trPr>
          <w:gridBefore w:val="1"/>
          <w:wBefore w:w="51" w:type="dxa"/>
          <w:trHeight w:val="312"/>
        </w:trPr>
        <w:tc>
          <w:tcPr>
            <w:tcW w:w="10020" w:type="dxa"/>
            <w:gridSpan w:val="5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24382D">
            <w:pPr>
              <w:spacing w:before="120"/>
              <w:jc w:val="both"/>
            </w:pPr>
            <w:r w:rsidRPr="00B77867">
              <w:t>действующего на основании Устава, уполном</w:t>
            </w:r>
            <w:r>
              <w:t>о</w:t>
            </w:r>
            <w:r w:rsidRPr="00B77867">
              <w:t>чивает гражданина Российской Федерации</w:t>
            </w:r>
          </w:p>
        </w:tc>
      </w:tr>
      <w:tr w:rsidR="00F26C67" w:rsidRPr="00B77867">
        <w:trPr>
          <w:gridBefore w:val="1"/>
          <w:wBefore w:w="51" w:type="dxa"/>
          <w:trHeight w:val="324"/>
        </w:trPr>
        <w:tc>
          <w:tcPr>
            <w:tcW w:w="5874" w:type="dxa"/>
            <w:gridSpan w:val="28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spacing w:before="120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827" w:type="dxa"/>
            <w:gridSpan w:val="9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spacing w:before="120"/>
              <w:jc w:val="center"/>
            </w:pPr>
            <w:r w:rsidRPr="00B77867">
              <w:t xml:space="preserve">(паспорт серии </w:t>
            </w:r>
          </w:p>
        </w:tc>
        <w:tc>
          <w:tcPr>
            <w:tcW w:w="720" w:type="dxa"/>
            <w:gridSpan w:val="4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spacing w:before="120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360" w:type="dxa"/>
            <w:gridSpan w:val="3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spacing w:before="120"/>
              <w:jc w:val="center"/>
            </w:pPr>
            <w:r w:rsidRPr="00B77867">
              <w:t>№</w:t>
            </w:r>
          </w:p>
        </w:tc>
        <w:tc>
          <w:tcPr>
            <w:tcW w:w="1023" w:type="dxa"/>
            <w:gridSpan w:val="6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spacing w:before="120"/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spacing w:before="120"/>
            </w:pPr>
            <w:r w:rsidRPr="00B77867">
              <w:t>,</w:t>
            </w:r>
          </w:p>
        </w:tc>
      </w:tr>
      <w:tr w:rsidR="00F26C67" w:rsidRPr="00B77867">
        <w:trPr>
          <w:gridBefore w:val="1"/>
          <w:wBefore w:w="51" w:type="dxa"/>
          <w:trHeight w:val="58"/>
        </w:trPr>
        <w:tc>
          <w:tcPr>
            <w:tcW w:w="5442" w:type="dxa"/>
            <w:gridSpan w:val="26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i/>
                <w:iCs/>
              </w:rPr>
            </w:pPr>
            <w:r w:rsidRPr="00B77867">
              <w:rPr>
                <w:i/>
                <w:iCs/>
              </w:rPr>
              <w:t>(ФИО уполномоченного лица)</w:t>
            </w: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848" w:type="dxa"/>
            <w:gridSpan w:val="16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i/>
                <w:iCs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</w:tr>
      <w:tr w:rsidR="00F26C67" w:rsidRPr="00B77867">
        <w:trPr>
          <w:gridBefore w:val="1"/>
          <w:wBefore w:w="51" w:type="dxa"/>
          <w:trHeight w:val="324"/>
        </w:trPr>
        <w:tc>
          <w:tcPr>
            <w:tcW w:w="864" w:type="dxa"/>
            <w:gridSpan w:val="4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</w:pPr>
            <w:r w:rsidRPr="00B77867">
              <w:t xml:space="preserve">выдан </w:t>
            </w:r>
          </w:p>
        </w:tc>
        <w:tc>
          <w:tcPr>
            <w:tcW w:w="5442" w:type="dxa"/>
            <w:gridSpan w:val="26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,</w:t>
            </w: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right"/>
            </w:pPr>
            <w:r w:rsidRPr="00B77867">
              <w:t>«</w:t>
            </w:r>
          </w:p>
        </w:tc>
        <w:tc>
          <w:tcPr>
            <w:tcW w:w="432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»</w:t>
            </w:r>
          </w:p>
        </w:tc>
        <w:tc>
          <w:tcPr>
            <w:tcW w:w="1296" w:type="dxa"/>
            <w:gridSpan w:val="8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654" w:type="dxa"/>
            <w:gridSpan w:val="3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432" w:type="dxa"/>
            <w:gridSpan w:val="4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 xml:space="preserve">г., </w:t>
            </w:r>
          </w:p>
        </w:tc>
      </w:tr>
      <w:tr w:rsidR="00F26C67" w:rsidRPr="00B77867">
        <w:trPr>
          <w:gridBefore w:val="1"/>
          <w:wBefore w:w="51" w:type="dxa"/>
          <w:trHeight w:val="58"/>
        </w:trPr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5442" w:type="dxa"/>
            <w:gridSpan w:val="26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i/>
                <w:iCs/>
              </w:rPr>
            </w:pPr>
            <w:r w:rsidRPr="00B77867">
              <w:rPr>
                <w:i/>
                <w:iCs/>
              </w:rPr>
              <w:t>(наименование органа, выдавшего паспорт)</w:t>
            </w: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i/>
                <w:iCs/>
              </w:rPr>
            </w:pPr>
          </w:p>
        </w:tc>
        <w:tc>
          <w:tcPr>
            <w:tcW w:w="3264" w:type="dxa"/>
            <w:gridSpan w:val="20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i/>
                <w:iCs/>
              </w:rPr>
            </w:pPr>
            <w:r w:rsidRPr="00B77867">
              <w:rPr>
                <w:i/>
                <w:iCs/>
              </w:rPr>
              <w:t>(дата выдачи паспорта)</w:t>
            </w:r>
          </w:p>
        </w:tc>
      </w:tr>
      <w:tr w:rsidR="00F26C67" w:rsidRPr="00B77867">
        <w:trPr>
          <w:gridBefore w:val="1"/>
          <w:wBefore w:w="51" w:type="dxa"/>
          <w:trHeight w:val="324"/>
        </w:trPr>
        <w:tc>
          <w:tcPr>
            <w:tcW w:w="2394" w:type="dxa"/>
            <w:gridSpan w:val="11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</w:pPr>
            <w:r w:rsidRPr="00B77867">
              <w:t>код подразделения:</w:t>
            </w:r>
          </w:p>
        </w:tc>
        <w:tc>
          <w:tcPr>
            <w:tcW w:w="1098" w:type="dxa"/>
            <w:gridSpan w:val="6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,</w:t>
            </w:r>
          </w:p>
        </w:tc>
        <w:tc>
          <w:tcPr>
            <w:tcW w:w="3714" w:type="dxa"/>
            <w:gridSpan w:val="17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jc w:val="center"/>
            </w:pPr>
            <w:r w:rsidRPr="00B77867">
              <w:t>зарегистрированного по адресу:</w:t>
            </w:r>
          </w:p>
        </w:tc>
        <w:tc>
          <w:tcPr>
            <w:tcW w:w="2598" w:type="dxa"/>
            <w:gridSpan w:val="17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b/>
                <w:bCs/>
                <w:i/>
                <w:iCs/>
              </w:rPr>
            </w:pPr>
          </w:p>
        </w:tc>
      </w:tr>
      <w:tr w:rsidR="00F26C67" w:rsidRPr="00B77867">
        <w:trPr>
          <w:gridBefore w:val="1"/>
          <w:wBefore w:w="51" w:type="dxa"/>
          <w:trHeight w:val="72"/>
        </w:trPr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34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8" w:type="dxa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</w:rPr>
            </w:pPr>
          </w:p>
        </w:tc>
      </w:tr>
      <w:tr w:rsidR="00F26C67" w:rsidRPr="00B77867">
        <w:trPr>
          <w:gridBefore w:val="1"/>
          <w:wBefore w:w="51" w:type="dxa"/>
          <w:trHeight w:val="324"/>
        </w:trPr>
        <w:tc>
          <w:tcPr>
            <w:tcW w:w="9804" w:type="dxa"/>
            <w:gridSpan w:val="50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pPr>
              <w:rPr>
                <w:rFonts w:cs="Times New Roman"/>
                <w:b/>
                <w:bCs/>
                <w:i/>
                <w:iCs/>
              </w:rPr>
            </w:pPr>
            <w:r w:rsidRPr="00B77867">
              <w:rPr>
                <w:rFonts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6" w:type="dxa"/>
            <w:gridSpan w:val="2"/>
            <w:noWrap/>
            <w:tcMar>
              <w:left w:w="57" w:type="dxa"/>
              <w:right w:w="57" w:type="dxa"/>
            </w:tcMar>
            <w:vAlign w:val="bottom"/>
          </w:tcPr>
          <w:p w:rsidR="00F26C67" w:rsidRPr="00B77867" w:rsidRDefault="00F26C67" w:rsidP="00951B8B">
            <w:r w:rsidRPr="00B77867">
              <w:t>)</w:t>
            </w:r>
          </w:p>
        </w:tc>
      </w:tr>
      <w:tr w:rsidR="00F26C67" w:rsidRPr="00B77867">
        <w:trPr>
          <w:gridAfter w:val="3"/>
          <w:wAfter w:w="284" w:type="dxa"/>
          <w:trHeight w:val="264"/>
        </w:trPr>
        <w:tc>
          <w:tcPr>
            <w:tcW w:w="2724" w:type="dxa"/>
            <w:gridSpan w:val="14"/>
            <w:vAlign w:val="bottom"/>
          </w:tcPr>
          <w:p w:rsidR="00F26C67" w:rsidRPr="00B77867" w:rsidRDefault="00F26C67" w:rsidP="00951B8B">
            <w:pPr>
              <w:ind w:left="96"/>
              <w:rPr>
                <w:rFonts w:cs="Times New Roman"/>
                <w:b/>
                <w:bCs/>
                <w:i/>
                <w:iCs/>
              </w:rPr>
            </w:pPr>
            <w:r w:rsidRPr="00B77867">
              <w:t>представлять интересы</w:t>
            </w:r>
          </w:p>
        </w:tc>
        <w:tc>
          <w:tcPr>
            <w:tcW w:w="7063" w:type="dxa"/>
            <w:gridSpan w:val="36"/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</w:tr>
      <w:tr w:rsidR="00F26C67" w:rsidRPr="00B77867">
        <w:trPr>
          <w:gridAfter w:val="1"/>
          <w:wAfter w:w="52" w:type="dxa"/>
          <w:trHeight w:val="58"/>
        </w:trPr>
        <w:tc>
          <w:tcPr>
            <w:tcW w:w="2724" w:type="dxa"/>
            <w:gridSpan w:val="14"/>
            <w:vAlign w:val="bottom"/>
          </w:tcPr>
          <w:p w:rsidR="00F26C67" w:rsidRPr="00B77867" w:rsidRDefault="00F26C67" w:rsidP="00951B8B">
            <w:pPr>
              <w:jc w:val="center"/>
              <w:rPr>
                <w:rFonts w:cs="Times New Roman"/>
                <w:i/>
                <w:iCs/>
              </w:rPr>
            </w:pPr>
          </w:p>
        </w:tc>
        <w:tc>
          <w:tcPr>
            <w:tcW w:w="7295" w:type="dxa"/>
            <w:gridSpan w:val="38"/>
            <w:vAlign w:val="bottom"/>
          </w:tcPr>
          <w:p w:rsidR="00F26C67" w:rsidRPr="00B77867" w:rsidRDefault="00F26C67" w:rsidP="00951B8B">
            <w:pPr>
              <w:jc w:val="center"/>
              <w:rPr>
                <w:i/>
                <w:iCs/>
              </w:rPr>
            </w:pPr>
            <w:r w:rsidRPr="00B77867">
              <w:rPr>
                <w:i/>
                <w:iCs/>
              </w:rPr>
              <w:t>(Полное фирменное  наименование компании / Ф.И.О. индивидуального предпринимателя)</w:t>
            </w:r>
          </w:p>
        </w:tc>
      </w:tr>
    </w:tbl>
    <w:p w:rsidR="00F26C67" w:rsidRPr="001532B7" w:rsidRDefault="00F26C67" w:rsidP="000F6A0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26C67" w:rsidRPr="001532B7" w:rsidRDefault="00F26C67" w:rsidP="000F6A0E">
      <w:pPr>
        <w:spacing w:after="0" w:line="240" w:lineRule="auto"/>
        <w:ind w:left="96"/>
        <w:jc w:val="both"/>
        <w:rPr>
          <w:rFonts w:ascii="Times New Roman" w:hAnsi="Times New Roman" w:cs="Times New Roman"/>
        </w:rPr>
      </w:pPr>
      <w:r w:rsidRPr="001532B7">
        <w:rPr>
          <w:rFonts w:ascii="Times New Roman" w:hAnsi="Times New Roman" w:cs="Times New Roman"/>
        </w:rPr>
        <w:t>в _____________________________________________ в том числе:</w:t>
      </w:r>
    </w:p>
    <w:p w:rsidR="00F26C67" w:rsidRPr="001532B7" w:rsidRDefault="00F26C67" w:rsidP="000F6A0E">
      <w:pPr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32B7">
        <w:rPr>
          <w:rFonts w:ascii="Times New Roman" w:hAnsi="Times New Roman" w:cs="Times New Roman"/>
        </w:rPr>
        <w:t>совершать действия во всех процедурах закупок, в том числе в конкурсах, аукционах, запросах котировок, открытых (закрытых) запросах предложений и других, в том числе в электронной форме, а именно:</w:t>
      </w:r>
    </w:p>
    <w:p w:rsidR="00F26C67" w:rsidRPr="001532B7" w:rsidRDefault="00F26C67" w:rsidP="000F6A0E">
      <w:pPr>
        <w:numPr>
          <w:ilvl w:val="0"/>
          <w:numId w:val="6"/>
        </w:numPr>
        <w:spacing w:after="0" w:line="240" w:lineRule="auto"/>
        <w:ind w:left="993" w:firstLine="0"/>
        <w:jc w:val="both"/>
        <w:rPr>
          <w:rFonts w:ascii="Times New Roman" w:hAnsi="Times New Roman" w:cs="Times New Roman"/>
        </w:rPr>
      </w:pPr>
      <w:r w:rsidRPr="001532B7">
        <w:rPr>
          <w:rFonts w:ascii="Times New Roman" w:hAnsi="Times New Roman" w:cs="Times New Roman"/>
        </w:rPr>
        <w:t>подавать от имени доверителя заявки, а также подтверждать данные заявки с помощью электронной цифровой подписи,</w:t>
      </w:r>
    </w:p>
    <w:p w:rsidR="00F26C67" w:rsidRPr="001532B7" w:rsidRDefault="00F26C67" w:rsidP="000F6A0E">
      <w:pPr>
        <w:numPr>
          <w:ilvl w:val="0"/>
          <w:numId w:val="6"/>
        </w:numPr>
        <w:spacing w:after="0" w:line="240" w:lineRule="auto"/>
        <w:ind w:left="993" w:firstLine="0"/>
        <w:jc w:val="both"/>
        <w:rPr>
          <w:rFonts w:ascii="Times New Roman" w:hAnsi="Times New Roman" w:cs="Times New Roman"/>
        </w:rPr>
      </w:pPr>
      <w:r w:rsidRPr="001532B7">
        <w:rPr>
          <w:rFonts w:ascii="Times New Roman" w:hAnsi="Times New Roman" w:cs="Times New Roman"/>
        </w:rPr>
        <w:t>заверять копии документов, представляемых в составе заявки,</w:t>
      </w:r>
      <w:r w:rsidRPr="001532B7">
        <w:rPr>
          <w:rFonts w:ascii="Times New Roman" w:hAnsi="Times New Roman" w:cs="Times New Roman"/>
          <w:color w:val="FF0000"/>
        </w:rPr>
        <w:t xml:space="preserve"> </w:t>
      </w:r>
      <w:r w:rsidRPr="001532B7">
        <w:rPr>
          <w:rFonts w:ascii="Times New Roman" w:hAnsi="Times New Roman" w:cs="Times New Roman"/>
        </w:rPr>
        <w:t>а также иные документы, связанные с проведением торговых процедур, в том числе с помощью электронной цифровой подписи;</w:t>
      </w:r>
    </w:p>
    <w:p w:rsidR="00F26C67" w:rsidRPr="001532B7" w:rsidRDefault="00F26C67" w:rsidP="000F6A0E">
      <w:pPr>
        <w:numPr>
          <w:ilvl w:val="0"/>
          <w:numId w:val="6"/>
        </w:numPr>
        <w:spacing w:after="0" w:line="240" w:lineRule="auto"/>
        <w:ind w:left="993" w:firstLine="0"/>
        <w:jc w:val="both"/>
        <w:rPr>
          <w:rFonts w:ascii="Times New Roman" w:hAnsi="Times New Roman" w:cs="Times New Roman"/>
        </w:rPr>
      </w:pPr>
      <w:r w:rsidRPr="001532B7">
        <w:rPr>
          <w:rFonts w:ascii="Times New Roman" w:hAnsi="Times New Roman" w:cs="Times New Roman"/>
        </w:rPr>
        <w:t>подавать от имени доверителя ценовые предложения, а также подтверждать данные предложения с помощью электронной цифровой подписи;</w:t>
      </w:r>
    </w:p>
    <w:p w:rsidR="00F26C67" w:rsidRPr="001532B7" w:rsidRDefault="00F26C67" w:rsidP="000F6A0E">
      <w:pPr>
        <w:numPr>
          <w:ilvl w:val="0"/>
          <w:numId w:val="6"/>
        </w:numPr>
        <w:spacing w:after="0" w:line="240" w:lineRule="auto"/>
        <w:ind w:left="993" w:firstLine="0"/>
        <w:jc w:val="both"/>
        <w:rPr>
          <w:rFonts w:ascii="Times New Roman" w:hAnsi="Times New Roman" w:cs="Times New Roman"/>
        </w:rPr>
      </w:pPr>
      <w:r w:rsidRPr="001532B7">
        <w:rPr>
          <w:rFonts w:ascii="Times New Roman" w:hAnsi="Times New Roman" w:cs="Times New Roman"/>
        </w:rPr>
        <w:t>подписывать договоры поставки, оказания услуг, выполнения работ, заключаемые по результатам проведения торговых процедур.</w:t>
      </w:r>
    </w:p>
    <w:p w:rsidR="00F26C67" w:rsidRPr="001532B7" w:rsidRDefault="00F26C67" w:rsidP="000F6A0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26C67" w:rsidRPr="001532B7" w:rsidRDefault="00F26C67" w:rsidP="000F6A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32B7">
        <w:rPr>
          <w:rFonts w:ascii="Times New Roman" w:hAnsi="Times New Roman" w:cs="Times New Roman"/>
        </w:rPr>
        <w:t xml:space="preserve">Доверенность выдана сроком на </w:t>
      </w:r>
      <w:r w:rsidRPr="001532B7">
        <w:rPr>
          <w:rFonts w:ascii="Times New Roman" w:hAnsi="Times New Roman" w:cs="Times New Roman"/>
        </w:rPr>
        <w:tab/>
        <w:t>_______________________ без права передоверия.</w:t>
      </w:r>
    </w:p>
    <w:p w:rsidR="00F26C67" w:rsidRPr="001532B7" w:rsidRDefault="00F26C67" w:rsidP="000F6A0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26C67" w:rsidRPr="001532B7" w:rsidRDefault="00F26C67" w:rsidP="000F6A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32B7">
        <w:rPr>
          <w:rFonts w:ascii="Times New Roman" w:hAnsi="Times New Roman" w:cs="Times New Roman"/>
        </w:rPr>
        <w:t>____________________________</w:t>
      </w:r>
      <w:r w:rsidRPr="001532B7">
        <w:rPr>
          <w:rFonts w:ascii="Times New Roman" w:hAnsi="Times New Roman" w:cs="Times New Roman"/>
        </w:rPr>
        <w:tab/>
      </w:r>
      <w:r w:rsidRPr="001532B7">
        <w:rPr>
          <w:rFonts w:ascii="Times New Roman" w:hAnsi="Times New Roman" w:cs="Times New Roman"/>
        </w:rPr>
        <w:tab/>
      </w:r>
      <w:r w:rsidRPr="001532B7">
        <w:rPr>
          <w:rFonts w:ascii="Times New Roman" w:hAnsi="Times New Roman" w:cs="Times New Roman"/>
        </w:rPr>
        <w:tab/>
      </w:r>
      <w:r w:rsidRPr="001532B7">
        <w:rPr>
          <w:rFonts w:ascii="Times New Roman" w:hAnsi="Times New Roman" w:cs="Times New Roman"/>
        </w:rPr>
        <w:tab/>
      </w:r>
      <w:r w:rsidRPr="001532B7">
        <w:rPr>
          <w:rFonts w:ascii="Times New Roman" w:hAnsi="Times New Roman" w:cs="Times New Roman"/>
        </w:rPr>
        <w:tab/>
        <w:t>_______________________</w:t>
      </w:r>
    </w:p>
    <w:p w:rsidR="00F26C67" w:rsidRPr="009F2EB3" w:rsidRDefault="00F26C67" w:rsidP="000F6A0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F2EB3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должности </w:t>
      </w:r>
    </w:p>
    <w:p w:rsidR="00F26C67" w:rsidRDefault="00F26C67" w:rsidP="000F6A0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F2EB3">
        <w:rPr>
          <w:rFonts w:ascii="Times New Roman" w:hAnsi="Times New Roman" w:cs="Times New Roman"/>
          <w:i/>
          <w:iCs/>
          <w:sz w:val="20"/>
          <w:szCs w:val="20"/>
        </w:rPr>
        <w:t>руководителя)</w:t>
      </w:r>
      <w:r w:rsidRPr="009F2EB3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F2EB3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F2EB3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F2EB3">
        <w:rPr>
          <w:rFonts w:ascii="Times New Roman" w:hAnsi="Times New Roman" w:cs="Times New Roman"/>
          <w:i/>
          <w:iCs/>
          <w:sz w:val="20"/>
          <w:szCs w:val="20"/>
        </w:rPr>
        <w:tab/>
        <w:t>(подпись)</w:t>
      </w:r>
      <w:r w:rsidRPr="009F2EB3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F2EB3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F2EB3">
        <w:rPr>
          <w:rFonts w:ascii="Times New Roman" w:hAnsi="Times New Roman" w:cs="Times New Roman"/>
          <w:i/>
          <w:iCs/>
          <w:sz w:val="20"/>
          <w:szCs w:val="20"/>
        </w:rPr>
        <w:tab/>
        <w:t>(И.О.Фамилия)</w:t>
      </w:r>
    </w:p>
    <w:p w:rsidR="00F26C67" w:rsidRPr="009F2EB3" w:rsidRDefault="00F26C67" w:rsidP="000F6A0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F26C67" w:rsidRPr="001532B7" w:rsidRDefault="00F26C67" w:rsidP="000F6A0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26C67" w:rsidRPr="00B02F44" w:rsidRDefault="00F26C67" w:rsidP="00B02F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0F87">
        <w:rPr>
          <w:rFonts w:ascii="Times New Roman" w:hAnsi="Times New Roman" w:cs="Times New Roman"/>
          <w:b/>
          <w:bCs/>
          <w:sz w:val="24"/>
          <w:szCs w:val="24"/>
        </w:rPr>
        <w:t>Приложение № 6</w:t>
      </w:r>
      <w:r w:rsidRPr="00B02F44">
        <w:rPr>
          <w:rFonts w:ascii="Times New Roman" w:hAnsi="Times New Roman" w:cs="Times New Roman"/>
          <w:sz w:val="24"/>
          <w:szCs w:val="24"/>
        </w:rPr>
        <w:t xml:space="preserve">  к Заявке на участие (п</w:t>
      </w:r>
      <w:r>
        <w:rPr>
          <w:rFonts w:ascii="Times New Roman" w:hAnsi="Times New Roman" w:cs="Times New Roman"/>
          <w:sz w:val="24"/>
          <w:szCs w:val="24"/>
        </w:rPr>
        <w:t>редложение) в закупке  № 74/15</w:t>
      </w:r>
    </w:p>
    <w:p w:rsidR="00F26C67" w:rsidRDefault="00F26C67" w:rsidP="00B02F4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26C67" w:rsidRDefault="00F26C67" w:rsidP="00B02F44">
      <w:pPr>
        <w:pStyle w:val="Heading3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/>
          <w:color w:val="000080"/>
        </w:rPr>
      </w:pPr>
    </w:p>
    <w:p w:rsidR="00F26C67" w:rsidRPr="00BD5401" w:rsidRDefault="00F26C67" w:rsidP="00B02F44">
      <w:pPr>
        <w:pStyle w:val="Heading3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caps/>
          <w:color w:val="000080"/>
        </w:rPr>
        <w:t>РЕЕСТР документов, прилагаемых к заявке на участие</w:t>
      </w:r>
    </w:p>
    <w:p w:rsidR="00F26C67" w:rsidRPr="00EF54AE" w:rsidRDefault="00F26C67" w:rsidP="00B02F44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7399"/>
        <w:gridCol w:w="1560"/>
      </w:tblGrid>
      <w:tr w:rsidR="00F26C67" w:rsidRPr="009F2B46">
        <w:tc>
          <w:tcPr>
            <w:tcW w:w="647" w:type="dxa"/>
          </w:tcPr>
          <w:p w:rsidR="00F26C67" w:rsidRPr="0093473B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26C67" w:rsidRPr="0093473B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3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399" w:type="dxa"/>
          </w:tcPr>
          <w:p w:rsidR="00F26C67" w:rsidRPr="0093473B" w:rsidRDefault="00F26C67" w:rsidP="00E46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73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</w:tcPr>
          <w:p w:rsidR="00F26C67" w:rsidRPr="0093473B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73B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F26C67" w:rsidRPr="009F2B46">
        <w:tc>
          <w:tcPr>
            <w:tcW w:w="647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99" w:type="dxa"/>
          </w:tcPr>
          <w:p w:rsidR="00F26C67" w:rsidRPr="007A393F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99" w:type="dxa"/>
          </w:tcPr>
          <w:p w:rsidR="00F26C67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C67" w:rsidRPr="009F2B46">
        <w:tc>
          <w:tcPr>
            <w:tcW w:w="647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99" w:type="dxa"/>
          </w:tcPr>
          <w:p w:rsidR="00F26C67" w:rsidRPr="009F2B46" w:rsidRDefault="00F26C67" w:rsidP="00E46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26C67" w:rsidRPr="009F2B46" w:rsidRDefault="00F26C67" w:rsidP="00E466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C67" w:rsidRPr="009F2B46" w:rsidRDefault="00F26C67" w:rsidP="00B02F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6C67" w:rsidRDefault="00F26C67" w:rsidP="00B02F4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800000"/>
          <w:sz w:val="20"/>
          <w:szCs w:val="20"/>
        </w:rPr>
      </w:pPr>
    </w:p>
    <w:p w:rsidR="00F26C67" w:rsidRPr="009F2B46" w:rsidRDefault="00F26C67" w:rsidP="00B02F44">
      <w:pPr>
        <w:rPr>
          <w:rFonts w:ascii="Times New Roman" w:hAnsi="Times New Roman" w:cs="Times New Roman"/>
          <w:sz w:val="24"/>
          <w:szCs w:val="24"/>
        </w:rPr>
      </w:pPr>
      <w:r w:rsidRPr="009F2B46">
        <w:rPr>
          <w:rFonts w:ascii="Times New Roman" w:hAnsi="Times New Roman" w:cs="Times New Roman"/>
          <w:sz w:val="24"/>
          <w:szCs w:val="24"/>
        </w:rPr>
        <w:t xml:space="preserve">_______________________________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F2B46">
        <w:rPr>
          <w:rFonts w:ascii="Times New Roman" w:hAnsi="Times New Roman" w:cs="Times New Roman"/>
          <w:sz w:val="24"/>
          <w:szCs w:val="24"/>
        </w:rPr>
        <w:t xml:space="preserve"> _______________           ___________________</w:t>
      </w:r>
      <w:r w:rsidRPr="009F2B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F2B46">
        <w:rPr>
          <w:rFonts w:ascii="Times New Roman" w:hAnsi="Times New Roman" w:cs="Times New Roman"/>
          <w:sz w:val="24"/>
          <w:szCs w:val="24"/>
        </w:rPr>
        <w:t>(должность лица, подписавшего Заявку)                              (подпись)                               (ФИО)</w:t>
      </w:r>
    </w:p>
    <w:p w:rsidR="00F26C67" w:rsidRPr="009F2B46" w:rsidRDefault="00F26C67" w:rsidP="00B02F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2B46">
        <w:rPr>
          <w:rFonts w:ascii="Times New Roman" w:hAnsi="Times New Roman" w:cs="Times New Roman"/>
          <w:b/>
          <w:bCs/>
          <w:sz w:val="24"/>
          <w:szCs w:val="24"/>
        </w:rPr>
        <w:t>М.П.</w:t>
      </w:r>
    </w:p>
    <w:p w:rsidR="00F26C67" w:rsidRDefault="00F26C67" w:rsidP="00BE49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C67" w:rsidRPr="009F2B46" w:rsidRDefault="00F26C67" w:rsidP="004A7B0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26C67" w:rsidRPr="009F2B46" w:rsidSect="00255DA0">
      <w:footerReference w:type="default" r:id="rId7"/>
      <w:footerReference w:type="first" r:id="rId8"/>
      <w:pgSz w:w="11906" w:h="16838"/>
      <w:pgMar w:top="1134" w:right="567" w:bottom="1134" w:left="1134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C67" w:rsidRDefault="00F26C67" w:rsidP="00627B7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26C67" w:rsidRDefault="00F26C67" w:rsidP="00627B7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C67" w:rsidRDefault="00F26C67">
    <w:pPr>
      <w:pStyle w:val="Footer"/>
      <w:jc w:val="right"/>
    </w:pPr>
    <w:fldSimple w:instr=" PAGE   \* MERGEFORMAT ">
      <w:r>
        <w:rPr>
          <w:noProof/>
        </w:rPr>
        <w:t>8</w:t>
      </w:r>
    </w:fldSimple>
  </w:p>
  <w:p w:rsidR="00F26C67" w:rsidRDefault="00F26C6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C67" w:rsidRDefault="00F26C67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F26C67" w:rsidRDefault="00F26C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C67" w:rsidRDefault="00F26C67" w:rsidP="00627B7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26C67" w:rsidRDefault="00F26C67" w:rsidP="00627B7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40C2C194"/>
    <w:name w:val="WW8Num5"/>
    <w:lvl w:ilvl="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  <w:rPr>
        <w:b w:val="0"/>
        <w:bCs w:val="0"/>
      </w:rPr>
    </w:lvl>
  </w:abstractNum>
  <w:abstractNum w:abstractNumId="1">
    <w:nsid w:val="000F67DB"/>
    <w:multiLevelType w:val="hybridMultilevel"/>
    <w:tmpl w:val="64FC70AE"/>
    <w:lvl w:ilvl="0" w:tplc="AA981D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DE2191"/>
    <w:multiLevelType w:val="hybridMultilevel"/>
    <w:tmpl w:val="F0A21140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6" w:hanging="360"/>
      </w:pPr>
      <w:rPr>
        <w:rFonts w:ascii="Wingdings" w:hAnsi="Wingdings" w:cs="Wingdings" w:hint="default"/>
      </w:rPr>
    </w:lvl>
  </w:abstractNum>
  <w:abstractNum w:abstractNumId="3">
    <w:nsid w:val="317A5BAC"/>
    <w:multiLevelType w:val="multilevel"/>
    <w:tmpl w:val="F0BAA1EA"/>
    <w:lvl w:ilvl="0">
      <w:start w:val="1"/>
      <w:numFmt w:val="decimal"/>
      <w:pStyle w:val="Heading3"/>
      <w:lvlText w:val="%1."/>
      <w:lvlJc w:val="center"/>
      <w:pPr>
        <w:tabs>
          <w:tab w:val="num" w:pos="0"/>
        </w:tabs>
        <w:ind w:left="1755" w:hanging="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/>
      </w:pPr>
      <w:rPr>
        <w:rFonts w:ascii="Times New Roman" w:eastAsia="Times New Roman" w:hAnsi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3A4F1A61"/>
    <w:multiLevelType w:val="hybridMultilevel"/>
    <w:tmpl w:val="A2A2CD1A"/>
    <w:lvl w:ilvl="0" w:tplc="A022AFC4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6" w:hanging="360"/>
      </w:pPr>
    </w:lvl>
    <w:lvl w:ilvl="2" w:tplc="0419001B">
      <w:start w:val="1"/>
      <w:numFmt w:val="lowerRoman"/>
      <w:lvlText w:val="%3."/>
      <w:lvlJc w:val="right"/>
      <w:pPr>
        <w:ind w:left="1896" w:hanging="180"/>
      </w:pPr>
    </w:lvl>
    <w:lvl w:ilvl="3" w:tplc="0419000F">
      <w:start w:val="1"/>
      <w:numFmt w:val="decimal"/>
      <w:lvlText w:val="%4."/>
      <w:lvlJc w:val="left"/>
      <w:pPr>
        <w:ind w:left="2616" w:hanging="360"/>
      </w:pPr>
    </w:lvl>
    <w:lvl w:ilvl="4" w:tplc="04190019">
      <w:start w:val="1"/>
      <w:numFmt w:val="lowerLetter"/>
      <w:lvlText w:val="%5."/>
      <w:lvlJc w:val="left"/>
      <w:pPr>
        <w:ind w:left="3336" w:hanging="360"/>
      </w:pPr>
    </w:lvl>
    <w:lvl w:ilvl="5" w:tplc="0419001B">
      <w:start w:val="1"/>
      <w:numFmt w:val="lowerRoman"/>
      <w:lvlText w:val="%6."/>
      <w:lvlJc w:val="right"/>
      <w:pPr>
        <w:ind w:left="4056" w:hanging="180"/>
      </w:pPr>
    </w:lvl>
    <w:lvl w:ilvl="6" w:tplc="0419000F">
      <w:start w:val="1"/>
      <w:numFmt w:val="decimal"/>
      <w:lvlText w:val="%7."/>
      <w:lvlJc w:val="left"/>
      <w:pPr>
        <w:ind w:left="4776" w:hanging="360"/>
      </w:pPr>
    </w:lvl>
    <w:lvl w:ilvl="7" w:tplc="04190019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5">
    <w:nsid w:val="60637DC0"/>
    <w:multiLevelType w:val="singleLevel"/>
    <w:tmpl w:val="9692CE44"/>
    <w:lvl w:ilvl="0">
      <w:start w:val="1"/>
      <w:numFmt w:val="decimal"/>
      <w:pStyle w:val="3"/>
      <w:lvlText w:val="%1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5"/>
    <w:lvlOverride w:ilvl="0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B04"/>
    <w:rsid w:val="00013C2A"/>
    <w:rsid w:val="00021377"/>
    <w:rsid w:val="00026A1E"/>
    <w:rsid w:val="00051BA1"/>
    <w:rsid w:val="00083A41"/>
    <w:rsid w:val="00083C76"/>
    <w:rsid w:val="000937AD"/>
    <w:rsid w:val="0009529A"/>
    <w:rsid w:val="000A6D8E"/>
    <w:rsid w:val="000F1546"/>
    <w:rsid w:val="000F27A6"/>
    <w:rsid w:val="000F31A5"/>
    <w:rsid w:val="000F6A0E"/>
    <w:rsid w:val="00105AD9"/>
    <w:rsid w:val="00105CF8"/>
    <w:rsid w:val="00116D47"/>
    <w:rsid w:val="00137C12"/>
    <w:rsid w:val="00143623"/>
    <w:rsid w:val="001532B7"/>
    <w:rsid w:val="00154365"/>
    <w:rsid w:val="001561E1"/>
    <w:rsid w:val="001678C2"/>
    <w:rsid w:val="00180CAA"/>
    <w:rsid w:val="00184007"/>
    <w:rsid w:val="001A10AE"/>
    <w:rsid w:val="001D1DD0"/>
    <w:rsid w:val="001E7697"/>
    <w:rsid w:val="00221342"/>
    <w:rsid w:val="0024382D"/>
    <w:rsid w:val="00252AE6"/>
    <w:rsid w:val="00255DA0"/>
    <w:rsid w:val="00275195"/>
    <w:rsid w:val="002830AD"/>
    <w:rsid w:val="002E5A80"/>
    <w:rsid w:val="0031066F"/>
    <w:rsid w:val="00310C89"/>
    <w:rsid w:val="003362A0"/>
    <w:rsid w:val="00347616"/>
    <w:rsid w:val="00386991"/>
    <w:rsid w:val="00395582"/>
    <w:rsid w:val="003A2117"/>
    <w:rsid w:val="003A72B6"/>
    <w:rsid w:val="003B3B39"/>
    <w:rsid w:val="003C29DC"/>
    <w:rsid w:val="003E57C9"/>
    <w:rsid w:val="003E7FF2"/>
    <w:rsid w:val="00405B63"/>
    <w:rsid w:val="00415BAE"/>
    <w:rsid w:val="00427DA3"/>
    <w:rsid w:val="00441500"/>
    <w:rsid w:val="00460523"/>
    <w:rsid w:val="00463E03"/>
    <w:rsid w:val="004706B5"/>
    <w:rsid w:val="004A7B04"/>
    <w:rsid w:val="004C1CE6"/>
    <w:rsid w:val="004E166F"/>
    <w:rsid w:val="004E31FC"/>
    <w:rsid w:val="004E75EC"/>
    <w:rsid w:val="004F1016"/>
    <w:rsid w:val="005026B8"/>
    <w:rsid w:val="0050599B"/>
    <w:rsid w:val="00520DD4"/>
    <w:rsid w:val="005359D4"/>
    <w:rsid w:val="005443A8"/>
    <w:rsid w:val="00550F87"/>
    <w:rsid w:val="005641E0"/>
    <w:rsid w:val="005A198E"/>
    <w:rsid w:val="005A4147"/>
    <w:rsid w:val="005C7FCB"/>
    <w:rsid w:val="005F36B9"/>
    <w:rsid w:val="00602CD5"/>
    <w:rsid w:val="00611ACA"/>
    <w:rsid w:val="00627B7E"/>
    <w:rsid w:val="0065500C"/>
    <w:rsid w:val="00662963"/>
    <w:rsid w:val="006D0ADA"/>
    <w:rsid w:val="006D657F"/>
    <w:rsid w:val="007069CD"/>
    <w:rsid w:val="00724B71"/>
    <w:rsid w:val="00727299"/>
    <w:rsid w:val="00731C34"/>
    <w:rsid w:val="007361AB"/>
    <w:rsid w:val="0075530F"/>
    <w:rsid w:val="007700D7"/>
    <w:rsid w:val="00776D60"/>
    <w:rsid w:val="007845A0"/>
    <w:rsid w:val="007A393F"/>
    <w:rsid w:val="007A6742"/>
    <w:rsid w:val="007B25B1"/>
    <w:rsid w:val="007C6C62"/>
    <w:rsid w:val="007E42A9"/>
    <w:rsid w:val="00802F3A"/>
    <w:rsid w:val="00835747"/>
    <w:rsid w:val="00862455"/>
    <w:rsid w:val="00866B26"/>
    <w:rsid w:val="00893EB8"/>
    <w:rsid w:val="008A0691"/>
    <w:rsid w:val="008C5BD3"/>
    <w:rsid w:val="008E6C3A"/>
    <w:rsid w:val="008F0C5B"/>
    <w:rsid w:val="00913F3F"/>
    <w:rsid w:val="009149CD"/>
    <w:rsid w:val="0092006E"/>
    <w:rsid w:val="0093473B"/>
    <w:rsid w:val="00951B8B"/>
    <w:rsid w:val="00955591"/>
    <w:rsid w:val="009B236C"/>
    <w:rsid w:val="009D4C1E"/>
    <w:rsid w:val="009E4330"/>
    <w:rsid w:val="009F2B46"/>
    <w:rsid w:val="009F2EB3"/>
    <w:rsid w:val="00A43A34"/>
    <w:rsid w:val="00A806AC"/>
    <w:rsid w:val="00A875B4"/>
    <w:rsid w:val="00AD71E5"/>
    <w:rsid w:val="00AE0439"/>
    <w:rsid w:val="00AF502F"/>
    <w:rsid w:val="00B004EF"/>
    <w:rsid w:val="00B02F44"/>
    <w:rsid w:val="00B211D4"/>
    <w:rsid w:val="00B23557"/>
    <w:rsid w:val="00B332C1"/>
    <w:rsid w:val="00B40398"/>
    <w:rsid w:val="00B67B40"/>
    <w:rsid w:val="00B70DD4"/>
    <w:rsid w:val="00B77867"/>
    <w:rsid w:val="00B93483"/>
    <w:rsid w:val="00BA205A"/>
    <w:rsid w:val="00BB5BF4"/>
    <w:rsid w:val="00BC7F89"/>
    <w:rsid w:val="00BD5401"/>
    <w:rsid w:val="00BE490C"/>
    <w:rsid w:val="00BE5A84"/>
    <w:rsid w:val="00BE6838"/>
    <w:rsid w:val="00BF5866"/>
    <w:rsid w:val="00C01F66"/>
    <w:rsid w:val="00C1129D"/>
    <w:rsid w:val="00C24ED0"/>
    <w:rsid w:val="00C34678"/>
    <w:rsid w:val="00C34C9D"/>
    <w:rsid w:val="00C75AC5"/>
    <w:rsid w:val="00C76C79"/>
    <w:rsid w:val="00C817F5"/>
    <w:rsid w:val="00CA37C3"/>
    <w:rsid w:val="00CB0111"/>
    <w:rsid w:val="00CC2BF5"/>
    <w:rsid w:val="00CE0A4E"/>
    <w:rsid w:val="00D100EA"/>
    <w:rsid w:val="00D22F56"/>
    <w:rsid w:val="00D261AD"/>
    <w:rsid w:val="00D44304"/>
    <w:rsid w:val="00D7385B"/>
    <w:rsid w:val="00D75514"/>
    <w:rsid w:val="00D75DE7"/>
    <w:rsid w:val="00DA5FCB"/>
    <w:rsid w:val="00DB12A6"/>
    <w:rsid w:val="00DB4EA4"/>
    <w:rsid w:val="00DD12B4"/>
    <w:rsid w:val="00DD5789"/>
    <w:rsid w:val="00DF4443"/>
    <w:rsid w:val="00DF6F48"/>
    <w:rsid w:val="00E024D2"/>
    <w:rsid w:val="00E06109"/>
    <w:rsid w:val="00E21BE0"/>
    <w:rsid w:val="00E2623C"/>
    <w:rsid w:val="00E35F3F"/>
    <w:rsid w:val="00E466DA"/>
    <w:rsid w:val="00E909D0"/>
    <w:rsid w:val="00E948DA"/>
    <w:rsid w:val="00EB6887"/>
    <w:rsid w:val="00EF17CB"/>
    <w:rsid w:val="00EF54AE"/>
    <w:rsid w:val="00EF584B"/>
    <w:rsid w:val="00F05BD0"/>
    <w:rsid w:val="00F11CE6"/>
    <w:rsid w:val="00F14733"/>
    <w:rsid w:val="00F1525A"/>
    <w:rsid w:val="00F26C67"/>
    <w:rsid w:val="00F30E7E"/>
    <w:rsid w:val="00F42244"/>
    <w:rsid w:val="00F46E33"/>
    <w:rsid w:val="00F52547"/>
    <w:rsid w:val="00F62DB0"/>
    <w:rsid w:val="00F72BCE"/>
    <w:rsid w:val="00FA20D4"/>
    <w:rsid w:val="00FC209D"/>
    <w:rsid w:val="00FD52CB"/>
    <w:rsid w:val="00FF5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B04"/>
    <w:pPr>
      <w:spacing w:after="40" w:line="264" w:lineRule="auto"/>
    </w:pPr>
    <w:rPr>
      <w:rFonts w:eastAsia="Times New Roman" w:cs="Calibri"/>
      <w:lang w:eastAsia="en-US"/>
    </w:rPr>
  </w:style>
  <w:style w:type="paragraph" w:styleId="Heading3">
    <w:name w:val="heading 3"/>
    <w:aliases w:val="H3"/>
    <w:basedOn w:val="Normal"/>
    <w:next w:val="Normal"/>
    <w:link w:val="Heading3Char"/>
    <w:uiPriority w:val="99"/>
    <w:qFormat/>
    <w:rsid w:val="004A7B04"/>
    <w:pPr>
      <w:keepNext/>
      <w:numPr>
        <w:numId w:val="1"/>
      </w:numPr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uiPriority w:val="99"/>
    <w:locked/>
    <w:rsid w:val="004A7B04"/>
    <w:rPr>
      <w:rFonts w:ascii="Arial" w:eastAsia="Times New Roman" w:hAnsi="Arial" w:cs="Arial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4A7B04"/>
    <w:pPr>
      <w:suppressAutoHyphens/>
      <w:overflowPunct w:val="0"/>
      <w:autoSpaceDE w:val="0"/>
      <w:spacing w:after="120" w:line="240" w:lineRule="auto"/>
      <w:textAlignment w:val="baseline"/>
    </w:pPr>
    <w:rPr>
      <w:rFonts w:eastAsia="Calibri" w:cs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A7B04"/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4A7B04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A7B04"/>
    <w:rPr>
      <w:rFonts w:ascii="Calibri" w:eastAsia="Times New Roman" w:hAnsi="Calibri" w:cs="Calibri"/>
      <w:sz w:val="20"/>
      <w:szCs w:val="20"/>
    </w:rPr>
  </w:style>
  <w:style w:type="paragraph" w:customStyle="1" w:styleId="3">
    <w:name w:val="Стиль3"/>
    <w:basedOn w:val="BodyTextIndent2"/>
    <w:uiPriority w:val="99"/>
    <w:rsid w:val="004A7B04"/>
    <w:pPr>
      <w:widowControl w:val="0"/>
      <w:numPr>
        <w:numId w:val="2"/>
      </w:numPr>
      <w:adjustRightInd w:val="0"/>
      <w:spacing w:after="0" w:line="240" w:lineRule="auto"/>
      <w:jc w:val="both"/>
    </w:pPr>
    <w:rPr>
      <w:rFonts w:eastAsia="Calibri" w:cs="Times New Roman"/>
      <w:sz w:val="24"/>
      <w:szCs w:val="24"/>
      <w:lang w:eastAsia="ru-RU"/>
    </w:rPr>
  </w:style>
  <w:style w:type="character" w:customStyle="1" w:styleId="a">
    <w:name w:val="Основной шрифт"/>
    <w:uiPriority w:val="99"/>
    <w:rsid w:val="004A7B04"/>
  </w:style>
  <w:style w:type="paragraph" w:styleId="BodyTextIndent2">
    <w:name w:val="Body Text Indent 2"/>
    <w:basedOn w:val="Normal"/>
    <w:link w:val="BodyTextIndent2Char"/>
    <w:uiPriority w:val="99"/>
    <w:rsid w:val="004A7B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A7B04"/>
    <w:rPr>
      <w:rFonts w:ascii="Calibri" w:hAnsi="Calibri" w:cs="Calibri"/>
    </w:rPr>
  </w:style>
  <w:style w:type="paragraph" w:customStyle="1" w:styleId="Default">
    <w:name w:val="Default"/>
    <w:uiPriority w:val="99"/>
    <w:rsid w:val="004A7B0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A7B04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A7B04"/>
    <w:rPr>
      <w:rFonts w:ascii="Calibri" w:eastAsia="Times New Roman" w:hAnsi="Calibri" w:cs="Calibri"/>
    </w:rPr>
  </w:style>
  <w:style w:type="paragraph" w:customStyle="1" w:styleId="1KGK9">
    <w:name w:val="1KG=K9"/>
    <w:uiPriority w:val="99"/>
    <w:rsid w:val="004A7B04"/>
    <w:rPr>
      <w:rFonts w:ascii="Arial" w:hAnsi="Arial" w:cs="Arial"/>
      <w:sz w:val="24"/>
      <w:szCs w:val="24"/>
      <w:lang w:val="en-AU"/>
    </w:rPr>
  </w:style>
  <w:style w:type="paragraph" w:customStyle="1" w:styleId="1">
    <w:name w:val="Без интервала1"/>
    <w:link w:val="NoSpacingChar"/>
    <w:uiPriority w:val="99"/>
    <w:rsid w:val="00B332C1"/>
    <w:pPr>
      <w:spacing w:after="200" w:line="276" w:lineRule="auto"/>
    </w:pPr>
    <w:rPr>
      <w:rFonts w:cs="Calibri"/>
      <w:lang w:eastAsia="en-US"/>
    </w:rPr>
  </w:style>
  <w:style w:type="character" w:customStyle="1" w:styleId="NoSpacingChar">
    <w:name w:val="No Spacing Char"/>
    <w:link w:val="1"/>
    <w:uiPriority w:val="99"/>
    <w:locked/>
    <w:rsid w:val="00B332C1"/>
    <w:rPr>
      <w:rFonts w:ascii="Calibri" w:eastAsia="Times New Roman" w:hAnsi="Calibri" w:cs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1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1789</Words>
  <Characters>10203</Characters>
  <Application>Microsoft Office Outlook</Application>
  <DocSecurity>0</DocSecurity>
  <Lines>0</Lines>
  <Paragraphs>0</Paragraphs>
  <ScaleCrop>false</ScaleCrop>
  <Company>ОАО"Аэропорт Толмачёво"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</dc:title>
  <dc:subject/>
  <dc:creator>a.trefilova</dc:creator>
  <cp:keywords/>
  <dc:description/>
  <cp:lastModifiedBy>Объедкова Н.О.</cp:lastModifiedBy>
  <cp:revision>2</cp:revision>
  <cp:lastPrinted>2015-04-01T07:11:00Z</cp:lastPrinted>
  <dcterms:created xsi:type="dcterms:W3CDTF">2015-04-23T04:43:00Z</dcterms:created>
  <dcterms:modified xsi:type="dcterms:W3CDTF">2015-04-23T04:43:00Z</dcterms:modified>
</cp:coreProperties>
</file>